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204" w:rsidRPr="00742C8C" w:rsidRDefault="00AD2682" w:rsidP="009E2204">
      <w:pPr>
        <w:pStyle w:val="Heading4"/>
        <w:rPr>
          <w:rFonts w:ascii="GHEA Grapalat" w:hAnsi="GHEA Grapalat"/>
        </w:rPr>
      </w:pPr>
      <w:r>
        <w:rPr>
          <w:rFonts w:ascii="GHEA Grapalat" w:hAnsi="GHEA Grapalat"/>
          <w:noProof/>
          <w:lang w:val="ru-RU" w:eastAsia="ru-RU"/>
        </w:rPr>
        <w:pict>
          <v:shapetype id="_x0000_t202" coordsize="21600,21600" o:spt="202" path="m,l,21600r21600,l21600,xe">
            <v:stroke joinstyle="miter"/>
            <v:path gradientshapeok="t" o:connecttype="rect"/>
          </v:shapetype>
          <v:shape id="_x0000_s1030" type="#_x0000_t202" style="position:absolute;left:0;text-align:left;margin-left:-16.75pt;margin-top:-18pt;width:531pt;height:171pt;z-index:251657728;mso-wrap-distance-left:0;mso-wrap-distance-right:0" stroked="f">
            <v:textbox style="mso-next-textbox:#_x0000_s1030">
              <w:txbxContent>
                <w:p w:rsidR="0069191F" w:rsidRPr="00181127" w:rsidRDefault="008973E5" w:rsidP="00445D21">
                  <w:pPr>
                    <w:jc w:val="center"/>
                    <w:rPr>
                      <w:rFonts w:ascii="GHEA Grapalat" w:hAnsi="GHEA Grapalat"/>
                    </w:rPr>
                  </w:pPr>
                  <w:r>
                    <w:rPr>
                      <w:rFonts w:ascii="GHEA Grapalat" w:hAnsi="GHEA Grapalat"/>
                      <w:noProof/>
                      <w:lang w:eastAsia="en-US"/>
                    </w:rPr>
                    <w:drawing>
                      <wp:inline distT="0" distB="0" distL="0" distR="0">
                        <wp:extent cx="962025" cy="933450"/>
                        <wp:effectExtent l="1905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8"/>
                                <a:srcRect/>
                                <a:stretch>
                                  <a:fillRect/>
                                </a:stretch>
                              </pic:blipFill>
                              <pic:spPr bwMode="auto">
                                <a:xfrm>
                                  <a:off x="0" y="0"/>
                                  <a:ext cx="962025" cy="933450"/>
                                </a:xfrm>
                                <a:prstGeom prst="rect">
                                  <a:avLst/>
                                </a:prstGeom>
                                <a:noFill/>
                                <a:ln w="9525">
                                  <a:noFill/>
                                  <a:miter lim="800000"/>
                                  <a:headEnd/>
                                  <a:tailEnd/>
                                </a:ln>
                              </pic:spPr>
                            </pic:pic>
                          </a:graphicData>
                        </a:graphic>
                      </wp:inline>
                    </w:drawing>
                  </w:r>
                </w:p>
                <w:p w:rsidR="0069191F" w:rsidRPr="00181127" w:rsidRDefault="0069191F" w:rsidP="00445D21">
                  <w:pPr>
                    <w:pStyle w:val="Heading4"/>
                    <w:rPr>
                      <w:rFonts w:ascii="GHEA Grapalat" w:hAnsi="GHEA Grapalat"/>
                      <w:b/>
                      <w:spacing w:val="60"/>
                      <w:sz w:val="26"/>
                    </w:rPr>
                  </w:pPr>
                </w:p>
                <w:p w:rsidR="0069191F" w:rsidRPr="00181127" w:rsidRDefault="0069191F" w:rsidP="00445D21">
                  <w:pPr>
                    <w:pStyle w:val="hh"/>
                    <w:spacing w:line="300" w:lineRule="exact"/>
                    <w:rPr>
                      <w:rFonts w:ascii="GHEA Grapalat" w:hAnsi="GHEA Grapalat"/>
                      <w:spacing w:val="10"/>
                      <w:sz w:val="26"/>
                    </w:rPr>
                  </w:pPr>
                  <w:r w:rsidRPr="00181127">
                    <w:rPr>
                      <w:rFonts w:ascii="GHEA Grapalat" w:hAnsi="GHEA Grapalat" w:cs="Sylfaen"/>
                      <w:spacing w:val="10"/>
                      <w:sz w:val="26"/>
                    </w:rPr>
                    <w:t>ՀԱՅԱՍՏԱՆԻ</w:t>
                  </w:r>
                  <w:r w:rsidRPr="00181127">
                    <w:rPr>
                      <w:rFonts w:ascii="GHEA Grapalat" w:hAnsi="GHEA Grapalat" w:cs="Dallak Time"/>
                      <w:spacing w:val="10"/>
                      <w:sz w:val="26"/>
                    </w:rPr>
                    <w:t xml:space="preserve"> </w:t>
                  </w:r>
                  <w:r w:rsidRPr="00181127">
                    <w:rPr>
                      <w:rFonts w:ascii="GHEA Grapalat" w:hAnsi="GHEA Grapalat" w:cs="Sylfaen"/>
                      <w:spacing w:val="10"/>
                      <w:sz w:val="26"/>
                    </w:rPr>
                    <w:t>ՀԱՆՐԱՊԵՏՈՒԹՅԱՆ</w:t>
                  </w:r>
                  <w:r w:rsidRPr="00181127">
                    <w:rPr>
                      <w:rFonts w:ascii="GHEA Grapalat" w:hAnsi="GHEA Grapalat"/>
                      <w:spacing w:val="10"/>
                      <w:sz w:val="26"/>
                    </w:rPr>
                    <w:t xml:space="preserve"> </w:t>
                  </w:r>
                </w:p>
                <w:p w:rsidR="0069191F" w:rsidRPr="00181127" w:rsidRDefault="0069191F" w:rsidP="00445D21">
                  <w:pPr>
                    <w:pStyle w:val="hh"/>
                    <w:spacing w:line="300" w:lineRule="exact"/>
                    <w:rPr>
                      <w:rFonts w:ascii="GHEA Grapalat" w:hAnsi="GHEA Grapalat"/>
                      <w:spacing w:val="10"/>
                      <w:szCs w:val="28"/>
                    </w:rPr>
                  </w:pPr>
                  <w:r w:rsidRPr="00181127">
                    <w:rPr>
                      <w:rFonts w:ascii="GHEA Grapalat" w:hAnsi="GHEA Grapalat" w:cs="Sylfaen"/>
                      <w:spacing w:val="10"/>
                      <w:sz w:val="26"/>
                    </w:rPr>
                    <w:t>ՀԱՆՐԱՅԻՆ</w:t>
                  </w:r>
                  <w:r w:rsidRPr="00181127">
                    <w:rPr>
                      <w:rFonts w:ascii="GHEA Grapalat" w:hAnsi="GHEA Grapalat" w:cs="Dallak Time"/>
                      <w:spacing w:val="10"/>
                      <w:sz w:val="26"/>
                    </w:rPr>
                    <w:t xml:space="preserve"> </w:t>
                  </w:r>
                  <w:r w:rsidRPr="00181127">
                    <w:rPr>
                      <w:rFonts w:ascii="GHEA Grapalat" w:hAnsi="GHEA Grapalat" w:cs="Sylfaen"/>
                      <w:spacing w:val="10"/>
                      <w:sz w:val="26"/>
                    </w:rPr>
                    <w:t>ԾԱՌԱՅՈՒԹՅՈՒՆՆԵՐԸ</w:t>
                  </w:r>
                  <w:r w:rsidRPr="00181127">
                    <w:rPr>
                      <w:rFonts w:ascii="GHEA Grapalat" w:hAnsi="GHEA Grapalat" w:cs="Dallak Time"/>
                      <w:spacing w:val="10"/>
                      <w:sz w:val="26"/>
                    </w:rPr>
                    <w:t xml:space="preserve"> </w:t>
                  </w:r>
                  <w:r w:rsidRPr="00181127">
                    <w:rPr>
                      <w:rFonts w:ascii="GHEA Grapalat" w:hAnsi="GHEA Grapalat" w:cs="Sylfaen"/>
                      <w:spacing w:val="10"/>
                      <w:sz w:val="26"/>
                    </w:rPr>
                    <w:t>ԿԱՐԳԱՎՈՐՈՂ</w:t>
                  </w:r>
                  <w:r w:rsidRPr="00181127">
                    <w:rPr>
                      <w:rFonts w:ascii="GHEA Grapalat" w:hAnsi="GHEA Grapalat" w:cs="Dallak Time"/>
                      <w:spacing w:val="10"/>
                      <w:sz w:val="26"/>
                    </w:rPr>
                    <w:t xml:space="preserve"> </w:t>
                  </w:r>
                  <w:r w:rsidRPr="00181127">
                    <w:rPr>
                      <w:rFonts w:ascii="GHEA Grapalat" w:hAnsi="GHEA Grapalat" w:cs="Sylfaen"/>
                      <w:spacing w:val="10"/>
                      <w:sz w:val="26"/>
                    </w:rPr>
                    <w:t>ՀԱՆՁՆԱԺՈՂՈՎ</w:t>
                  </w:r>
                </w:p>
                <w:p w:rsidR="0069191F" w:rsidRPr="00181127" w:rsidRDefault="0069191F" w:rsidP="00445D21">
                  <w:pPr>
                    <w:pStyle w:val="aa"/>
                    <w:pBdr>
                      <w:bottom w:val="none" w:sz="0" w:space="0" w:color="auto"/>
                    </w:pBdr>
                    <w:spacing w:before="120" w:line="300" w:lineRule="exact"/>
                    <w:rPr>
                      <w:rFonts w:ascii="GHEA Grapalat" w:hAnsi="GHEA Grapalat"/>
                      <w:spacing w:val="10"/>
                      <w:sz w:val="30"/>
                      <w:szCs w:val="30"/>
                      <w:lang w:val="en-US"/>
                    </w:rPr>
                  </w:pPr>
                  <w:r w:rsidRPr="00181127">
                    <w:rPr>
                      <w:rFonts w:ascii="GHEA Grapalat" w:hAnsi="GHEA Grapalat" w:cs="Sylfaen"/>
                      <w:spacing w:val="10"/>
                      <w:sz w:val="30"/>
                      <w:szCs w:val="30"/>
                      <w:lang w:val="en-US"/>
                    </w:rPr>
                    <w:t>ՆԱԽԱԳԱՀ</w:t>
                  </w:r>
                </w:p>
                <w:p w:rsidR="0069191F" w:rsidRPr="00AF4502" w:rsidRDefault="0069191F" w:rsidP="00445D21">
                  <w:pPr>
                    <w:pStyle w:val="adres"/>
                    <w:pBdr>
                      <w:top w:val="thinThickMediumGap" w:sz="18" w:space="0" w:color="auto"/>
                    </w:pBdr>
                    <w:spacing w:before="120" w:line="240" w:lineRule="exact"/>
                    <w:rPr>
                      <w:rFonts w:ascii="GHEA Grapalat" w:hAnsi="GHEA Grapalat"/>
                    </w:rPr>
                  </w:pPr>
                  <w:r w:rsidRPr="00AF4502">
                    <w:rPr>
                      <w:rFonts w:ascii="GHEA Grapalat" w:hAnsi="GHEA Grapalat" w:cs="Sylfaen"/>
                    </w:rPr>
                    <w:t>ՀՀ</w:t>
                  </w:r>
                  <w:r w:rsidRPr="00AF4502">
                    <w:rPr>
                      <w:rFonts w:ascii="GHEA Grapalat" w:hAnsi="GHEA Grapalat" w:cs="Arial Armenian"/>
                    </w:rPr>
                    <w:t xml:space="preserve">, </w:t>
                  </w:r>
                  <w:r w:rsidRPr="00AF4502">
                    <w:rPr>
                      <w:rFonts w:ascii="GHEA Grapalat" w:hAnsi="GHEA Grapalat" w:cs="Sylfaen"/>
                    </w:rPr>
                    <w:t>ԵՐԵՎԱՆ</w:t>
                  </w:r>
                  <w:r w:rsidRPr="00AF4502">
                    <w:rPr>
                      <w:rFonts w:ascii="GHEA Grapalat" w:hAnsi="GHEA Grapalat" w:cs="Arial Armenian"/>
                    </w:rPr>
                    <w:t xml:space="preserve">, </w:t>
                  </w:r>
                  <w:r w:rsidRPr="00AF4502">
                    <w:rPr>
                      <w:rFonts w:ascii="GHEA Grapalat" w:hAnsi="GHEA Grapalat" w:cs="Sylfaen"/>
                    </w:rPr>
                    <w:t>ՍԱՐՅԱՆ</w:t>
                  </w:r>
                  <w:r w:rsidRPr="00AF4502">
                    <w:rPr>
                      <w:rFonts w:ascii="GHEA Grapalat" w:hAnsi="GHEA Grapalat" w:cs="Arial Armenian"/>
                    </w:rPr>
                    <w:t xml:space="preserve"> 22, </w:t>
                  </w:r>
                  <w:r w:rsidRPr="00AF4502">
                    <w:rPr>
                      <w:rFonts w:ascii="GHEA Grapalat" w:hAnsi="GHEA Grapalat" w:cs="Sylfaen"/>
                    </w:rPr>
                    <w:t>ՀԵՌ</w:t>
                  </w:r>
                  <w:r w:rsidRPr="00AF4502">
                    <w:rPr>
                      <w:rFonts w:ascii="GHEA Grapalat" w:hAnsi="GHEA Grapalat" w:cs="Arial Armenian"/>
                    </w:rPr>
                    <w:t xml:space="preserve">.(374-10) </w:t>
                  </w:r>
                  <w:r w:rsidR="00403D7A">
                    <w:rPr>
                      <w:rFonts w:ascii="GHEA Grapalat" w:hAnsi="GHEA Grapalat" w:cs="Arial Armenian"/>
                    </w:rPr>
                    <w:t>522522</w:t>
                  </w:r>
                  <w:r w:rsidRPr="00AF4502">
                    <w:rPr>
                      <w:rFonts w:ascii="GHEA Grapalat" w:hAnsi="GHEA Grapalat" w:cs="Arial Armenian"/>
                    </w:rPr>
                    <w:t xml:space="preserve">, </w:t>
                  </w:r>
                  <w:r w:rsidRPr="00AF4502">
                    <w:rPr>
                      <w:rFonts w:ascii="GHEA Grapalat" w:hAnsi="GHEA Grapalat" w:cs="Sylfaen"/>
                    </w:rPr>
                    <w:t>ՖԱՔՍ</w:t>
                  </w:r>
                  <w:r w:rsidRPr="00AF4502">
                    <w:rPr>
                      <w:rFonts w:ascii="GHEA Grapalat" w:hAnsi="GHEA Grapalat" w:cs="Arial Armenian"/>
                    </w:rPr>
                    <w:t xml:space="preserve"> (374-10) 52556</w:t>
                  </w:r>
                  <w:r w:rsidRPr="00AF4502">
                    <w:rPr>
                      <w:rFonts w:ascii="GHEA Grapalat" w:hAnsi="GHEA Grapalat"/>
                    </w:rPr>
                    <w:t>3</w:t>
                  </w:r>
                </w:p>
              </w:txbxContent>
            </v:textbox>
            <w10:wrap type="square"/>
          </v:shape>
        </w:pict>
      </w:r>
    </w:p>
    <w:tbl>
      <w:tblPr>
        <w:tblW w:w="0" w:type="auto"/>
        <w:tblInd w:w="113" w:type="dxa"/>
        <w:tblLayout w:type="fixed"/>
        <w:tblLook w:val="0000" w:firstRow="0" w:lastRow="0" w:firstColumn="0" w:lastColumn="0" w:noHBand="0" w:noVBand="0"/>
      </w:tblPr>
      <w:tblGrid>
        <w:gridCol w:w="369"/>
        <w:gridCol w:w="720"/>
        <w:gridCol w:w="351"/>
        <w:gridCol w:w="1809"/>
        <w:gridCol w:w="148"/>
        <w:gridCol w:w="918"/>
      </w:tblGrid>
      <w:tr w:rsidR="00445D21" w:rsidRPr="00742C8C">
        <w:trPr>
          <w:trHeight w:val="457"/>
        </w:trPr>
        <w:tc>
          <w:tcPr>
            <w:tcW w:w="369" w:type="dxa"/>
            <w:vAlign w:val="bottom"/>
          </w:tcPr>
          <w:p w:rsidR="00445D21" w:rsidRPr="00742C8C" w:rsidRDefault="00181127" w:rsidP="0069191F">
            <w:pPr>
              <w:jc w:val="right"/>
              <w:rPr>
                <w:rFonts w:ascii="GHEA Grapalat" w:hAnsi="GHEA Grapalat"/>
                <w:b/>
                <w:noProof/>
              </w:rPr>
            </w:pPr>
            <w:r w:rsidRPr="00742C8C">
              <w:rPr>
                <w:rFonts w:ascii="GHEA Grapalat" w:hAnsi="GHEA Grapalat"/>
                <w:b/>
                <w:noProof/>
              </w:rPr>
              <w:t>«</w:t>
            </w:r>
          </w:p>
        </w:tc>
        <w:tc>
          <w:tcPr>
            <w:tcW w:w="720" w:type="dxa"/>
            <w:tcBorders>
              <w:bottom w:val="single" w:sz="4" w:space="0" w:color="auto"/>
            </w:tcBorders>
            <w:vAlign w:val="bottom"/>
          </w:tcPr>
          <w:p w:rsidR="00445D21" w:rsidRPr="005673EA" w:rsidRDefault="009826EB" w:rsidP="009826EB">
            <w:pPr>
              <w:rPr>
                <w:rFonts w:ascii="GHEA Grapalat" w:hAnsi="GHEA Grapalat"/>
                <w:b/>
                <w:noProof/>
                <w:sz w:val="22"/>
                <w:szCs w:val="22"/>
              </w:rPr>
            </w:pPr>
            <w:r>
              <w:rPr>
                <w:rFonts w:ascii="GHEA Grapalat" w:hAnsi="GHEA Grapalat"/>
                <w:b/>
                <w:noProof/>
                <w:sz w:val="22"/>
                <w:szCs w:val="22"/>
              </w:rPr>
              <w:t>24</w:t>
            </w:r>
          </w:p>
        </w:tc>
        <w:tc>
          <w:tcPr>
            <w:tcW w:w="351" w:type="dxa"/>
            <w:vAlign w:val="bottom"/>
          </w:tcPr>
          <w:p w:rsidR="00445D21" w:rsidRPr="00742C8C" w:rsidRDefault="00181127" w:rsidP="0069191F">
            <w:pPr>
              <w:rPr>
                <w:rFonts w:ascii="GHEA Grapalat" w:hAnsi="GHEA Grapalat"/>
                <w:b/>
                <w:noProof/>
              </w:rPr>
            </w:pPr>
            <w:r w:rsidRPr="00742C8C">
              <w:rPr>
                <w:rFonts w:ascii="GHEA Grapalat" w:hAnsi="GHEA Grapalat"/>
                <w:b/>
                <w:noProof/>
              </w:rPr>
              <w:t>»</w:t>
            </w:r>
          </w:p>
        </w:tc>
        <w:tc>
          <w:tcPr>
            <w:tcW w:w="1809" w:type="dxa"/>
            <w:tcBorders>
              <w:bottom w:val="single" w:sz="4" w:space="0" w:color="auto"/>
            </w:tcBorders>
            <w:vAlign w:val="bottom"/>
          </w:tcPr>
          <w:p w:rsidR="00445D21" w:rsidRPr="005673EA" w:rsidRDefault="00F77F0A" w:rsidP="00F77F0A">
            <w:pPr>
              <w:jc w:val="center"/>
              <w:rPr>
                <w:rFonts w:ascii="GHEA Grapalat" w:hAnsi="GHEA Grapalat"/>
                <w:b/>
                <w:noProof/>
                <w:sz w:val="22"/>
                <w:szCs w:val="22"/>
              </w:rPr>
            </w:pPr>
            <w:r>
              <w:rPr>
                <w:rFonts w:ascii="GHEA Grapalat" w:hAnsi="GHEA Grapalat"/>
                <w:b/>
                <w:noProof/>
                <w:sz w:val="22"/>
                <w:szCs w:val="22"/>
              </w:rPr>
              <w:t>սեպտեմբերի</w:t>
            </w:r>
          </w:p>
        </w:tc>
        <w:tc>
          <w:tcPr>
            <w:tcW w:w="1066" w:type="dxa"/>
            <w:gridSpan w:val="2"/>
            <w:tcMar>
              <w:left w:w="0" w:type="dxa"/>
              <w:right w:w="0" w:type="dxa"/>
            </w:tcMar>
            <w:vAlign w:val="bottom"/>
          </w:tcPr>
          <w:p w:rsidR="00445D21" w:rsidRPr="00742C8C" w:rsidRDefault="00445D21" w:rsidP="006E60A1">
            <w:pPr>
              <w:rPr>
                <w:rFonts w:ascii="GHEA Grapalat" w:hAnsi="GHEA Grapalat"/>
                <w:b/>
                <w:noProof/>
              </w:rPr>
            </w:pPr>
            <w:r w:rsidRPr="00742C8C">
              <w:rPr>
                <w:rFonts w:ascii="GHEA Grapalat" w:hAnsi="GHEA Grapalat"/>
                <w:noProof/>
              </w:rPr>
              <w:t xml:space="preserve">  20</w:t>
            </w:r>
            <w:r w:rsidR="00712E6C">
              <w:rPr>
                <w:rFonts w:ascii="GHEA Grapalat" w:hAnsi="GHEA Grapalat"/>
                <w:noProof/>
              </w:rPr>
              <w:t>21</w:t>
            </w:r>
            <w:r w:rsidRPr="00742C8C">
              <w:rPr>
                <w:rFonts w:ascii="GHEA Grapalat" w:hAnsi="GHEA Grapalat"/>
                <w:noProof/>
              </w:rPr>
              <w:t>թ.</w:t>
            </w:r>
          </w:p>
        </w:tc>
      </w:tr>
      <w:tr w:rsidR="00445D21" w:rsidRPr="00742C8C" w:rsidTr="00187E06">
        <w:trPr>
          <w:gridAfter w:val="1"/>
          <w:wAfter w:w="918" w:type="dxa"/>
          <w:trHeight w:hRule="exact" w:val="559"/>
        </w:trPr>
        <w:tc>
          <w:tcPr>
            <w:tcW w:w="369" w:type="dxa"/>
            <w:vAlign w:val="bottom"/>
          </w:tcPr>
          <w:p w:rsidR="00445D21" w:rsidRPr="00742C8C" w:rsidRDefault="00445D21" w:rsidP="0069191F">
            <w:pPr>
              <w:rPr>
                <w:rFonts w:ascii="GHEA Grapalat" w:hAnsi="GHEA Grapalat"/>
                <w:noProof/>
              </w:rPr>
            </w:pPr>
            <w:r w:rsidRPr="00742C8C">
              <w:rPr>
                <w:rFonts w:ascii="GHEA Grapalat" w:hAnsi="GHEA Grapalat"/>
                <w:noProof/>
              </w:rPr>
              <w:t>№</w:t>
            </w:r>
          </w:p>
        </w:tc>
        <w:tc>
          <w:tcPr>
            <w:tcW w:w="3028" w:type="dxa"/>
            <w:gridSpan w:val="4"/>
            <w:tcBorders>
              <w:bottom w:val="single" w:sz="4" w:space="0" w:color="auto"/>
            </w:tcBorders>
            <w:vAlign w:val="bottom"/>
          </w:tcPr>
          <w:p w:rsidR="00445D21" w:rsidRPr="003F68FB" w:rsidRDefault="003F68FB" w:rsidP="00897960">
            <w:pPr>
              <w:rPr>
                <w:rFonts w:ascii="GHEA Grapalat" w:hAnsi="GHEA Grapalat"/>
                <w:b/>
                <w:noProof/>
                <w:sz w:val="22"/>
                <w:szCs w:val="22"/>
              </w:rPr>
            </w:pPr>
            <w:r w:rsidRPr="003F68FB">
              <w:rPr>
                <w:rFonts w:ascii="GHEA Grapalat" w:hAnsi="GHEA Grapalat" w:cs="Sylfaen"/>
                <w:b/>
                <w:color w:val="000000"/>
                <w:sz w:val="21"/>
                <w:szCs w:val="21"/>
                <w:shd w:val="clear" w:color="auto" w:fill="FFFFFF"/>
              </w:rPr>
              <w:t>ԳԲ</w:t>
            </w:r>
            <w:r w:rsidRPr="003F68FB">
              <w:rPr>
                <w:rFonts w:ascii="GHEA Grapalat" w:hAnsi="GHEA Grapalat" w:cs="Verdana"/>
                <w:b/>
                <w:color w:val="000000"/>
                <w:sz w:val="21"/>
                <w:szCs w:val="21"/>
                <w:shd w:val="clear" w:color="auto" w:fill="FFFFFF"/>
              </w:rPr>
              <w:t>/35.3-</w:t>
            </w:r>
            <w:r w:rsidRPr="003F68FB">
              <w:rPr>
                <w:rFonts w:ascii="GHEA Grapalat" w:hAnsi="GHEA Grapalat" w:cs="Sylfaen"/>
                <w:b/>
                <w:color w:val="000000"/>
                <w:sz w:val="21"/>
                <w:szCs w:val="21"/>
                <w:shd w:val="clear" w:color="auto" w:fill="FFFFFF"/>
              </w:rPr>
              <w:t>Ղ</w:t>
            </w:r>
            <w:r w:rsidRPr="003F68FB">
              <w:rPr>
                <w:rFonts w:ascii="GHEA Grapalat" w:hAnsi="GHEA Grapalat" w:cs="Verdana"/>
                <w:b/>
                <w:color w:val="000000"/>
                <w:sz w:val="21"/>
                <w:szCs w:val="21"/>
                <w:shd w:val="clear" w:color="auto" w:fill="FFFFFF"/>
              </w:rPr>
              <w:t>4-1/3239-202</w:t>
            </w:r>
            <w:r w:rsidRPr="003F68FB">
              <w:rPr>
                <w:rFonts w:ascii="GHEA Grapalat" w:hAnsi="GHEA Grapalat"/>
                <w:b/>
                <w:color w:val="000000"/>
                <w:sz w:val="21"/>
                <w:szCs w:val="21"/>
                <w:shd w:val="clear" w:color="auto" w:fill="FFFFFF"/>
              </w:rPr>
              <w:t>1</w:t>
            </w:r>
          </w:p>
        </w:tc>
      </w:tr>
    </w:tbl>
    <w:p w:rsidR="00522C2B" w:rsidRDefault="00522C2B" w:rsidP="00B34970">
      <w:pPr>
        <w:pStyle w:val="namakihasceater"/>
      </w:pPr>
    </w:p>
    <w:p w:rsidR="00EC25BB" w:rsidRDefault="00EC25BB" w:rsidP="00B34970">
      <w:pPr>
        <w:pStyle w:val="namakihasceater"/>
      </w:pPr>
    </w:p>
    <w:p w:rsidR="00897960" w:rsidRDefault="00897960" w:rsidP="0001730F">
      <w:pPr>
        <w:pStyle w:val="namakihasceater"/>
        <w:jc w:val="right"/>
      </w:pPr>
      <w:r>
        <w:t xml:space="preserve">ՀՀ ֆինանսների նախարար </w:t>
      </w:r>
    </w:p>
    <w:p w:rsidR="00E90DE3" w:rsidRDefault="00897960" w:rsidP="0001730F">
      <w:pPr>
        <w:pStyle w:val="namakihasceater"/>
        <w:jc w:val="right"/>
      </w:pPr>
      <w:r>
        <w:t>Տ. Խաչատրյանին</w:t>
      </w:r>
    </w:p>
    <w:p w:rsidR="00FB5BE8" w:rsidRPr="00FB5BE8" w:rsidRDefault="00FB5BE8" w:rsidP="00B34970">
      <w:pPr>
        <w:pStyle w:val="namakihasceater"/>
      </w:pPr>
    </w:p>
    <w:p w:rsidR="009826EB" w:rsidRPr="0001730F" w:rsidRDefault="00B30D10" w:rsidP="0001730F">
      <w:pPr>
        <w:pStyle w:val="Heading3"/>
        <w:jc w:val="both"/>
        <w:rPr>
          <w:rStyle w:val="namak2"/>
          <w:rFonts w:ascii="GHEA Grapalat" w:hAnsi="GHEA Grapalat"/>
          <w:sz w:val="20"/>
          <w:szCs w:val="20"/>
          <w:lang w:val="hy-AM"/>
        </w:rPr>
      </w:pPr>
      <w:r w:rsidRPr="0001730F">
        <w:rPr>
          <w:rStyle w:val="namak2"/>
          <w:rFonts w:ascii="GHEA Grapalat" w:hAnsi="GHEA Grapalat"/>
          <w:sz w:val="20"/>
          <w:szCs w:val="20"/>
          <w:lang w:val="hy-AM"/>
        </w:rPr>
        <w:t xml:space="preserve"> </w:t>
      </w:r>
      <w:r w:rsidR="0001730F" w:rsidRPr="0001730F">
        <w:rPr>
          <w:rStyle w:val="namak2"/>
          <w:rFonts w:ascii="GHEA Grapalat" w:hAnsi="GHEA Grapalat"/>
          <w:sz w:val="20"/>
          <w:szCs w:val="20"/>
          <w:lang w:val="hy-AM"/>
        </w:rPr>
        <w:t xml:space="preserve">   </w:t>
      </w:r>
      <w:r w:rsidRPr="0001730F">
        <w:rPr>
          <w:rStyle w:val="namak2"/>
          <w:rFonts w:ascii="GHEA Grapalat" w:hAnsi="GHEA Grapalat"/>
          <w:sz w:val="20"/>
          <w:szCs w:val="20"/>
          <w:lang w:val="hy-AM"/>
        </w:rPr>
        <w:t xml:space="preserve"> </w:t>
      </w:r>
      <w:r w:rsidR="00F77F0A" w:rsidRPr="0001730F">
        <w:rPr>
          <w:rStyle w:val="namak2"/>
          <w:rFonts w:ascii="GHEA Grapalat" w:hAnsi="GHEA Grapalat"/>
          <w:sz w:val="20"/>
          <w:szCs w:val="20"/>
          <w:lang w:val="hy-AM"/>
        </w:rPr>
        <w:t xml:space="preserve">Ի պատասխան </w:t>
      </w:r>
      <w:r w:rsidR="009826EB" w:rsidRPr="0001730F">
        <w:rPr>
          <w:rStyle w:val="namak2"/>
          <w:rFonts w:ascii="GHEA Grapalat" w:hAnsi="GHEA Grapalat"/>
          <w:sz w:val="20"/>
          <w:szCs w:val="20"/>
          <w:lang w:val="hy-AM"/>
        </w:rPr>
        <w:t xml:space="preserve">ՀՀ վարչապետի </w:t>
      </w:r>
    </w:p>
    <w:p w:rsidR="00F77F0A" w:rsidRPr="0001730F" w:rsidRDefault="0001730F" w:rsidP="0001730F">
      <w:pPr>
        <w:pStyle w:val="Heading3"/>
        <w:jc w:val="both"/>
        <w:rPr>
          <w:rStyle w:val="namak2"/>
          <w:rFonts w:ascii="GHEA Grapalat" w:hAnsi="GHEA Grapalat"/>
          <w:sz w:val="20"/>
          <w:szCs w:val="20"/>
          <w:lang w:val="hy-AM"/>
        </w:rPr>
      </w:pPr>
      <w:r w:rsidRPr="0001730F">
        <w:rPr>
          <w:rStyle w:val="namak2"/>
          <w:rFonts w:ascii="GHEA Grapalat" w:hAnsi="GHEA Grapalat"/>
          <w:sz w:val="20"/>
          <w:szCs w:val="20"/>
          <w:lang w:val="hy-AM"/>
        </w:rPr>
        <w:t xml:space="preserve">     </w:t>
      </w:r>
      <w:r w:rsidR="009826EB" w:rsidRPr="0001730F">
        <w:rPr>
          <w:rStyle w:val="namak2"/>
          <w:rFonts w:ascii="GHEA Grapalat" w:hAnsi="GHEA Grapalat"/>
          <w:sz w:val="20"/>
          <w:szCs w:val="20"/>
          <w:lang w:val="hy-AM"/>
        </w:rPr>
        <w:t>աշխ</w:t>
      </w:r>
      <w:r w:rsidR="00DA55AE">
        <w:rPr>
          <w:rStyle w:val="namak2"/>
          <w:rFonts w:ascii="GHEA Grapalat" w:hAnsi="GHEA Grapalat"/>
          <w:sz w:val="20"/>
          <w:szCs w:val="20"/>
        </w:rPr>
        <w:t>ա</w:t>
      </w:r>
      <w:r w:rsidR="009826EB" w:rsidRPr="0001730F">
        <w:rPr>
          <w:rStyle w:val="namak2"/>
          <w:rFonts w:ascii="GHEA Grapalat" w:hAnsi="GHEA Grapalat"/>
          <w:sz w:val="20"/>
          <w:szCs w:val="20"/>
          <w:lang w:val="hy-AM"/>
        </w:rPr>
        <w:t>տակազմի ղեկավարի</w:t>
      </w:r>
      <w:r w:rsidR="00F77F0A" w:rsidRPr="0001730F">
        <w:rPr>
          <w:rStyle w:val="namak2"/>
          <w:rFonts w:ascii="GHEA Grapalat" w:hAnsi="GHEA Grapalat"/>
          <w:sz w:val="20"/>
          <w:szCs w:val="20"/>
          <w:lang w:val="hy-AM"/>
        </w:rPr>
        <w:t xml:space="preserve"> </w:t>
      </w:r>
      <w:r w:rsidR="009826EB" w:rsidRPr="0001730F">
        <w:rPr>
          <w:rStyle w:val="namak2"/>
          <w:rFonts w:ascii="GHEA Grapalat" w:hAnsi="GHEA Grapalat"/>
          <w:sz w:val="20"/>
          <w:szCs w:val="20"/>
          <w:lang w:val="hy-AM"/>
        </w:rPr>
        <w:t>23</w:t>
      </w:r>
      <w:r w:rsidR="00F77F0A" w:rsidRPr="0001730F">
        <w:rPr>
          <w:rStyle w:val="namak2"/>
          <w:rFonts w:ascii="GHEA Grapalat" w:hAnsi="GHEA Grapalat"/>
          <w:sz w:val="20"/>
          <w:szCs w:val="20"/>
          <w:lang w:val="hy-AM"/>
        </w:rPr>
        <w:t>.09.2021թ.</w:t>
      </w:r>
    </w:p>
    <w:p w:rsidR="00F77F0A" w:rsidRPr="0001730F" w:rsidRDefault="0001730F" w:rsidP="0001730F">
      <w:pPr>
        <w:pStyle w:val="Heading3"/>
        <w:jc w:val="both"/>
        <w:rPr>
          <w:rStyle w:val="namak2"/>
          <w:rFonts w:ascii="GHEA Grapalat" w:hAnsi="GHEA Grapalat"/>
          <w:sz w:val="20"/>
          <w:szCs w:val="20"/>
          <w:lang w:val="hy-AM"/>
        </w:rPr>
      </w:pPr>
      <w:r w:rsidRPr="0001730F">
        <w:rPr>
          <w:rStyle w:val="namak2"/>
          <w:rFonts w:ascii="GHEA Grapalat" w:hAnsi="GHEA Grapalat"/>
          <w:sz w:val="20"/>
          <w:szCs w:val="20"/>
          <w:lang w:val="hy-AM"/>
        </w:rPr>
        <w:t xml:space="preserve">     </w:t>
      </w:r>
      <w:r w:rsidR="00F77F0A" w:rsidRPr="0001730F">
        <w:rPr>
          <w:rStyle w:val="namak2"/>
          <w:rFonts w:ascii="GHEA Grapalat" w:hAnsi="GHEA Grapalat"/>
          <w:sz w:val="20"/>
          <w:szCs w:val="20"/>
          <w:lang w:val="hy-AM"/>
        </w:rPr>
        <w:t>№</w:t>
      </w:r>
      <w:r w:rsidR="009826EB" w:rsidRPr="0001730F">
        <w:rPr>
          <w:rStyle w:val="namak2"/>
          <w:rFonts w:ascii="GHEA Grapalat" w:hAnsi="GHEA Grapalat"/>
          <w:sz w:val="20"/>
          <w:szCs w:val="20"/>
          <w:lang w:val="hy-AM"/>
        </w:rPr>
        <w:t>02/16.16/32788-2021</w:t>
      </w:r>
      <w:r w:rsidR="00F77F0A" w:rsidRPr="0001730F">
        <w:rPr>
          <w:rStyle w:val="namak2"/>
          <w:rFonts w:ascii="GHEA Grapalat" w:hAnsi="GHEA Grapalat"/>
          <w:sz w:val="20"/>
          <w:szCs w:val="20"/>
          <w:lang w:val="hy-AM"/>
        </w:rPr>
        <w:t xml:space="preserve"> գրության</w:t>
      </w:r>
    </w:p>
    <w:p w:rsidR="00F77F0A" w:rsidRPr="0001730F" w:rsidRDefault="00F77F0A" w:rsidP="009826EB">
      <w:pPr>
        <w:pStyle w:val="Heading3"/>
        <w:ind w:firstLine="708"/>
        <w:jc w:val="both"/>
        <w:rPr>
          <w:rStyle w:val="namak2"/>
          <w:rFonts w:ascii="GHEA Grapalat" w:hAnsi="GHEA Grapalat"/>
          <w:sz w:val="20"/>
          <w:szCs w:val="20"/>
          <w:lang w:val="hy-AM"/>
        </w:rPr>
      </w:pPr>
    </w:p>
    <w:p w:rsidR="00A97794" w:rsidRPr="001728B7" w:rsidRDefault="00F230D8" w:rsidP="00712E6C">
      <w:pPr>
        <w:pStyle w:val="Heading3"/>
        <w:spacing w:line="360" w:lineRule="auto"/>
        <w:ind w:firstLine="708"/>
        <w:jc w:val="both"/>
        <w:rPr>
          <w:rFonts w:ascii="GHEA Grapalat" w:hAnsi="GHEA Grapalat"/>
          <w:sz w:val="24"/>
          <w:szCs w:val="24"/>
          <w:lang w:val="hy-AM"/>
        </w:rPr>
      </w:pPr>
      <w:r w:rsidRPr="001728B7">
        <w:rPr>
          <w:rStyle w:val="namak2"/>
          <w:rFonts w:ascii="GHEA Grapalat" w:hAnsi="GHEA Grapalat"/>
          <w:lang w:val="hy-AM"/>
        </w:rPr>
        <w:t>Հարգելի</w:t>
      </w:r>
      <w:r w:rsidRPr="001728B7">
        <w:rPr>
          <w:rFonts w:ascii="GHEA Grapalat" w:hAnsi="GHEA Grapalat" w:cs="ArTarumianTimes"/>
          <w:sz w:val="24"/>
          <w:szCs w:val="24"/>
          <w:lang w:val="hy-AM"/>
        </w:rPr>
        <w:t xml:space="preserve"> </w:t>
      </w:r>
      <w:r w:rsidR="00690C75" w:rsidRPr="001728B7">
        <w:rPr>
          <w:rFonts w:ascii="GHEA Grapalat" w:hAnsi="GHEA Grapalat" w:cs="Sylfaen"/>
          <w:sz w:val="24"/>
          <w:szCs w:val="24"/>
          <w:lang w:val="hy-AM"/>
        </w:rPr>
        <w:t>պարոն</w:t>
      </w:r>
      <w:r w:rsidR="003A516A" w:rsidRPr="001728B7">
        <w:rPr>
          <w:rFonts w:ascii="GHEA Grapalat" w:hAnsi="GHEA Grapalat" w:cs="Sylfaen"/>
          <w:sz w:val="24"/>
          <w:szCs w:val="24"/>
          <w:lang w:val="hy-AM"/>
        </w:rPr>
        <w:t xml:space="preserve"> </w:t>
      </w:r>
      <w:r w:rsidR="00897960" w:rsidRPr="00897960">
        <w:rPr>
          <w:rFonts w:ascii="GHEA Grapalat" w:hAnsi="GHEA Grapalat" w:cs="Sylfaen"/>
          <w:sz w:val="24"/>
          <w:szCs w:val="24"/>
          <w:lang w:val="hy-AM"/>
        </w:rPr>
        <w:t>նախարար</w:t>
      </w:r>
      <w:r w:rsidRPr="001728B7">
        <w:rPr>
          <w:rFonts w:ascii="GHEA Grapalat" w:hAnsi="GHEA Grapalat"/>
          <w:sz w:val="24"/>
          <w:szCs w:val="24"/>
          <w:lang w:val="hy-AM"/>
        </w:rPr>
        <w:t>,</w:t>
      </w:r>
    </w:p>
    <w:p w:rsidR="00FF4362" w:rsidRPr="00932525" w:rsidRDefault="00551260" w:rsidP="00EC25BB">
      <w:pPr>
        <w:pStyle w:val="namak"/>
        <w:spacing w:line="360" w:lineRule="auto"/>
        <w:rPr>
          <w:color w:val="000000"/>
          <w:lang w:val="hy-AM"/>
        </w:rPr>
      </w:pPr>
      <w:r w:rsidRPr="00EC25BB">
        <w:rPr>
          <w:color w:val="000000"/>
          <w:lang w:val="hy-AM"/>
        </w:rPr>
        <w:tab/>
      </w:r>
      <w:r w:rsidR="00753648" w:rsidRPr="00EC2650">
        <w:rPr>
          <w:color w:val="000000"/>
          <w:lang w:val="hy-AM"/>
        </w:rPr>
        <w:t>ՀՀ հանրային ծառայությ</w:t>
      </w:r>
      <w:r w:rsidR="00753648">
        <w:rPr>
          <w:color w:val="000000"/>
          <w:lang w:val="hy-AM"/>
        </w:rPr>
        <w:t>ունները կարգավորող հանձնաժողով</w:t>
      </w:r>
      <w:r w:rsidR="009826EB" w:rsidRPr="009826EB">
        <w:rPr>
          <w:color w:val="000000"/>
          <w:lang w:val="hy-AM"/>
        </w:rPr>
        <w:t>ը</w:t>
      </w:r>
      <w:r w:rsidR="00932525" w:rsidRPr="00932525">
        <w:rPr>
          <w:color w:val="000000"/>
          <w:lang w:val="hy-AM"/>
        </w:rPr>
        <w:t xml:space="preserve"> (այսուհետ՝ Հանձնաժողով)</w:t>
      </w:r>
      <w:r w:rsidR="009826EB" w:rsidRPr="009826EB">
        <w:rPr>
          <w:color w:val="000000"/>
          <w:lang w:val="hy-AM"/>
        </w:rPr>
        <w:t xml:space="preserve"> 2022թ. իրականացնելու</w:t>
      </w:r>
      <w:r w:rsidR="00B34970" w:rsidRPr="00B34970">
        <w:rPr>
          <w:color w:val="000000"/>
          <w:lang w:val="hy-AM"/>
        </w:rPr>
        <w:t xml:space="preserve"> է</w:t>
      </w:r>
      <w:r w:rsidR="009826EB" w:rsidRPr="009826EB">
        <w:rPr>
          <w:color w:val="000000"/>
          <w:lang w:val="hy-AM"/>
        </w:rPr>
        <w:t xml:space="preserve"> </w:t>
      </w:r>
      <w:r w:rsidR="00932525" w:rsidRPr="00932525">
        <w:rPr>
          <w:color w:val="000000"/>
          <w:lang w:val="hy-AM"/>
        </w:rPr>
        <w:t xml:space="preserve">միայն «Հանրային ծառայությունների ոլորտի կարգավորում» </w:t>
      </w:r>
      <w:r w:rsidR="00932525" w:rsidRPr="009826EB">
        <w:rPr>
          <w:color w:val="000000"/>
          <w:lang w:val="hy-AM"/>
        </w:rPr>
        <w:t>ծախսային ծրագիր</w:t>
      </w:r>
      <w:r w:rsidR="00DA55AE">
        <w:rPr>
          <w:color w:val="000000"/>
          <w:lang w:val="hy-AM"/>
        </w:rPr>
        <w:t>ը, որ</w:t>
      </w:r>
      <w:r w:rsidR="00DA55AE" w:rsidRPr="00DA55AE">
        <w:rPr>
          <w:color w:val="000000"/>
          <w:lang w:val="hy-AM"/>
        </w:rPr>
        <w:t>ն</w:t>
      </w:r>
      <w:r w:rsidR="00932525" w:rsidRPr="00932525">
        <w:rPr>
          <w:color w:val="000000"/>
          <w:lang w:val="hy-AM"/>
        </w:rPr>
        <w:t xml:space="preserve"> ըստ էության, Հանձնաժողովի պահպանման ծախսերի մեծություն</w:t>
      </w:r>
      <w:r w:rsidR="00DA55AE" w:rsidRPr="00DA55AE">
        <w:rPr>
          <w:color w:val="000000"/>
          <w:lang w:val="hy-AM"/>
        </w:rPr>
        <w:t>ն է</w:t>
      </w:r>
      <w:r w:rsidR="00932525" w:rsidRPr="00932525">
        <w:rPr>
          <w:color w:val="000000"/>
          <w:lang w:val="hy-AM"/>
        </w:rPr>
        <w:t xml:space="preserve"> և ձևավորվում է՝ հիմք ընդունելով «Հանրային ծառայությունները կարգավորող մարմնի մասին» </w:t>
      </w:r>
      <w:r w:rsidR="00932525">
        <w:rPr>
          <w:color w:val="000000"/>
          <w:lang w:val="hy-AM"/>
        </w:rPr>
        <w:t>օրենք</w:t>
      </w:r>
      <w:r w:rsidR="00932525" w:rsidRPr="00932525">
        <w:rPr>
          <w:color w:val="000000"/>
          <w:lang w:val="hy-AM"/>
        </w:rPr>
        <w:t>ը: Նշված ծախսային ծրագրի գծով նախատեսված հատկացումների ընդհանուր գումարը կազմում է 850946.9 հազ.դրամ:</w:t>
      </w:r>
    </w:p>
    <w:p w:rsidR="00411AFC" w:rsidRPr="00B34970" w:rsidRDefault="00932525" w:rsidP="00C12B0C">
      <w:pPr>
        <w:pStyle w:val="namak"/>
        <w:spacing w:line="360" w:lineRule="auto"/>
        <w:ind w:firstLine="708"/>
        <w:rPr>
          <w:color w:val="000000"/>
          <w:lang w:val="hy-AM"/>
        </w:rPr>
      </w:pPr>
      <w:r w:rsidRPr="00B446E0">
        <w:rPr>
          <w:color w:val="000000"/>
          <w:lang w:val="hy-AM"/>
        </w:rPr>
        <w:t xml:space="preserve">Հանձնաժողովը, </w:t>
      </w:r>
      <w:r w:rsidR="00411AFC" w:rsidRPr="00411AFC">
        <w:rPr>
          <w:color w:val="000000"/>
          <w:lang w:val="hy-AM"/>
        </w:rPr>
        <w:t>յուրաքանչյուր տարի` մինչև հոկտեմբերի 1-ը, Հայաստանի Հանրապետության Ազգային ժողով է ներկայացնում Ազգային ժողովում հրապարակվելիք հաջորդ տարվա իր գործունեության ծրագիրը, իսկ մինչև մայիսի 1-</w:t>
      </w:r>
      <w:r w:rsidR="00DA55AE">
        <w:rPr>
          <w:color w:val="000000"/>
          <w:lang w:val="hy-AM"/>
        </w:rPr>
        <w:t>ը՝ հրապարակում է նախորդ տարվա</w:t>
      </w:r>
      <w:r w:rsidR="00411AFC" w:rsidRPr="00411AFC">
        <w:rPr>
          <w:color w:val="000000"/>
          <w:lang w:val="hy-AM"/>
        </w:rPr>
        <w:t xml:space="preserve"> </w:t>
      </w:r>
      <w:r w:rsidR="00DA55AE">
        <w:rPr>
          <w:color w:val="000000"/>
          <w:lang w:val="hy-AM"/>
        </w:rPr>
        <w:t xml:space="preserve">գործունեության հաշվետվությունը: </w:t>
      </w:r>
      <w:r w:rsidR="00DA55AE" w:rsidRPr="00DA55AE">
        <w:rPr>
          <w:color w:val="000000"/>
          <w:lang w:val="hy-AM"/>
        </w:rPr>
        <w:t>Ի</w:t>
      </w:r>
      <w:r w:rsidR="00411AFC" w:rsidRPr="00411AFC">
        <w:rPr>
          <w:color w:val="000000"/>
          <w:lang w:val="hy-AM"/>
        </w:rPr>
        <w:t>ր 2022 թվականի տարեկան գործունեության ծրագրով</w:t>
      </w:r>
      <w:r w:rsidR="00DA55AE" w:rsidRPr="00DA55AE">
        <w:rPr>
          <w:color w:val="000000"/>
          <w:lang w:val="hy-AM"/>
        </w:rPr>
        <w:t xml:space="preserve"> </w:t>
      </w:r>
      <w:r w:rsidR="00DA55AE">
        <w:rPr>
          <w:color w:val="000000"/>
          <w:lang w:val="hy-AM"/>
        </w:rPr>
        <w:t>Հանձնաժողով</w:t>
      </w:r>
      <w:r w:rsidR="00DA55AE" w:rsidRPr="00DA55AE">
        <w:rPr>
          <w:color w:val="000000"/>
          <w:lang w:val="hy-AM"/>
        </w:rPr>
        <w:t>ը</w:t>
      </w:r>
      <w:r w:rsidR="00411AFC" w:rsidRPr="00411AFC">
        <w:rPr>
          <w:color w:val="000000"/>
          <w:lang w:val="hy-AM"/>
        </w:rPr>
        <w:t xml:space="preserve"> նախանշել է այն հայեցակարգային մոտեցումները, որոնք կապահովեն արդյունավետ և հանրօգուտ կարգավորման քաղաքականության իրականացում։ </w:t>
      </w:r>
      <w:r w:rsidR="00B34970" w:rsidRPr="00B34970">
        <w:rPr>
          <w:color w:val="000000"/>
          <w:lang w:val="hy-AM"/>
        </w:rPr>
        <w:t>Մասնավորապես.</w:t>
      </w:r>
    </w:p>
    <w:p w:rsidR="002F0148" w:rsidRPr="009A003E" w:rsidRDefault="002F0148" w:rsidP="002F0148">
      <w:pPr>
        <w:pStyle w:val="ListParagraph"/>
        <w:numPr>
          <w:ilvl w:val="0"/>
          <w:numId w:val="23"/>
        </w:numPr>
        <w:spacing w:after="0" w:line="360" w:lineRule="auto"/>
        <w:ind w:left="0" w:firstLine="450"/>
        <w:contextualSpacing w:val="0"/>
        <w:jc w:val="both"/>
        <w:rPr>
          <w:rFonts w:ascii="Cambria Math" w:hAnsi="Cambria Math"/>
          <w:lang w:val="hy-AM"/>
        </w:rPr>
      </w:pPr>
      <w:r>
        <w:rPr>
          <w:rFonts w:ascii="GHEA Grapalat" w:hAnsi="GHEA Grapalat"/>
          <w:sz w:val="24"/>
          <w:szCs w:val="24"/>
          <w:lang w:val="hy-AM"/>
        </w:rPr>
        <w:t>2021 թվականի ընթացքում</w:t>
      </w:r>
      <w:r w:rsidRPr="0059578F">
        <w:rPr>
          <w:rFonts w:ascii="GHEA Grapalat" w:hAnsi="GHEA Grapalat"/>
          <w:sz w:val="24"/>
          <w:szCs w:val="24"/>
          <w:lang w:val="hy-AM"/>
        </w:rPr>
        <w:t xml:space="preserve"> նախաձեռն</w:t>
      </w:r>
      <w:r>
        <w:rPr>
          <w:rFonts w:ascii="GHEA Grapalat" w:hAnsi="GHEA Grapalat"/>
          <w:sz w:val="24"/>
          <w:szCs w:val="24"/>
          <w:lang w:val="hy-AM"/>
        </w:rPr>
        <w:t>վ</w:t>
      </w:r>
      <w:r w:rsidRPr="0059578F">
        <w:rPr>
          <w:rFonts w:ascii="GHEA Grapalat" w:hAnsi="GHEA Grapalat"/>
          <w:sz w:val="24"/>
          <w:szCs w:val="24"/>
          <w:lang w:val="hy-AM"/>
        </w:rPr>
        <w:t xml:space="preserve">ել </w:t>
      </w:r>
      <w:r>
        <w:rPr>
          <w:rFonts w:ascii="GHEA Grapalat" w:hAnsi="GHEA Grapalat"/>
          <w:sz w:val="24"/>
          <w:szCs w:val="24"/>
          <w:lang w:val="hy-AM"/>
        </w:rPr>
        <w:t xml:space="preserve">և սահմանված կարգով Ազգային ժողով է ներկայացվել </w:t>
      </w:r>
      <w:r w:rsidRPr="0059578F">
        <w:rPr>
          <w:rFonts w:ascii="GHEA Grapalat" w:hAnsi="GHEA Grapalat"/>
          <w:sz w:val="24"/>
          <w:szCs w:val="24"/>
          <w:lang w:val="hy-AM"/>
        </w:rPr>
        <w:t>«Հանրային ծառայությունները կարգավորող մարմնի մասին» օրենքում փոփոխություն</w:t>
      </w:r>
      <w:r>
        <w:rPr>
          <w:rFonts w:ascii="GHEA Grapalat" w:hAnsi="GHEA Grapalat"/>
          <w:sz w:val="24"/>
          <w:szCs w:val="24"/>
          <w:lang w:val="hy-AM"/>
        </w:rPr>
        <w:t xml:space="preserve"> կատարելու մասին» և հարակից օրենքների նախագծերի փաթեթը</w:t>
      </w:r>
      <w:r w:rsidRPr="002F0148">
        <w:rPr>
          <w:rFonts w:ascii="GHEA Grapalat" w:hAnsi="GHEA Grapalat"/>
          <w:sz w:val="24"/>
          <w:szCs w:val="24"/>
          <w:lang w:val="hy-AM"/>
        </w:rPr>
        <w:t xml:space="preserve">: </w:t>
      </w:r>
      <w:r>
        <w:rPr>
          <w:rFonts w:ascii="GHEA Grapalat" w:hAnsi="GHEA Grapalat"/>
          <w:sz w:val="24"/>
          <w:szCs w:val="24"/>
          <w:lang w:val="hy-AM"/>
        </w:rPr>
        <w:t xml:space="preserve">Նշված </w:t>
      </w:r>
      <w:r>
        <w:rPr>
          <w:rFonts w:ascii="GHEA Grapalat" w:hAnsi="GHEA Grapalat"/>
          <w:sz w:val="24"/>
          <w:szCs w:val="24"/>
          <w:lang w:val="hy-AM"/>
        </w:rPr>
        <w:lastRenderedPageBreak/>
        <w:t xml:space="preserve">օրինագծերի ընդունումից և ուժի մեջ մտնելուց հետո </w:t>
      </w:r>
      <w:r w:rsidRPr="002436E2">
        <w:rPr>
          <w:rFonts w:ascii="GHEA Grapalat" w:hAnsi="GHEA Grapalat"/>
          <w:sz w:val="24"/>
          <w:szCs w:val="24"/>
          <w:lang w:val="hy-AM"/>
        </w:rPr>
        <w:t xml:space="preserve">2022 </w:t>
      </w:r>
      <w:r>
        <w:rPr>
          <w:rFonts w:ascii="GHEA Grapalat" w:hAnsi="GHEA Grapalat"/>
          <w:sz w:val="24"/>
          <w:szCs w:val="24"/>
          <w:lang w:val="hy-AM"/>
        </w:rPr>
        <w:t xml:space="preserve">թվականին Հանձնաժողովը </w:t>
      </w:r>
      <w:r w:rsidR="00DA55AE" w:rsidRPr="00DA55AE">
        <w:rPr>
          <w:rFonts w:ascii="GHEA Grapalat" w:hAnsi="GHEA Grapalat"/>
          <w:sz w:val="24"/>
          <w:szCs w:val="24"/>
          <w:lang w:val="hy-AM"/>
        </w:rPr>
        <w:t xml:space="preserve">դրանց կներդաշնակեցնի </w:t>
      </w:r>
      <w:r>
        <w:rPr>
          <w:rFonts w:ascii="GHEA Grapalat" w:hAnsi="GHEA Grapalat"/>
          <w:sz w:val="24"/>
          <w:szCs w:val="24"/>
          <w:lang w:val="hy-AM"/>
        </w:rPr>
        <w:t xml:space="preserve">իր համապատասխան իրավական </w:t>
      </w:r>
      <w:r w:rsidR="00DA55AE">
        <w:rPr>
          <w:rFonts w:ascii="GHEA Grapalat" w:hAnsi="GHEA Grapalat"/>
          <w:sz w:val="24"/>
          <w:szCs w:val="24"/>
          <w:lang w:val="hy-AM"/>
        </w:rPr>
        <w:t>ակտերը</w:t>
      </w:r>
      <w:r w:rsidR="00DA55AE" w:rsidRPr="00DA55AE">
        <w:rPr>
          <w:rFonts w:ascii="GHEA Grapalat" w:hAnsi="GHEA Grapalat"/>
          <w:sz w:val="24"/>
          <w:szCs w:val="24"/>
          <w:lang w:val="hy-AM"/>
        </w:rPr>
        <w:t>, ի հետևանք որի՝</w:t>
      </w:r>
      <w:r w:rsidRPr="0059578F">
        <w:rPr>
          <w:rFonts w:ascii="GHEA Grapalat" w:hAnsi="GHEA Grapalat"/>
          <w:sz w:val="24"/>
          <w:szCs w:val="24"/>
          <w:lang w:val="hy-AM"/>
        </w:rPr>
        <w:t xml:space="preserve"> </w:t>
      </w:r>
      <w:r>
        <w:rPr>
          <w:rFonts w:ascii="GHEA Grapalat" w:hAnsi="GHEA Grapalat"/>
          <w:sz w:val="24"/>
          <w:szCs w:val="24"/>
          <w:lang w:val="hy-AM"/>
        </w:rPr>
        <w:t xml:space="preserve">առավել արդյունավետ </w:t>
      </w:r>
      <w:r w:rsidR="00DA55AE" w:rsidRPr="00DA55AE">
        <w:rPr>
          <w:rFonts w:ascii="GHEA Grapalat" w:hAnsi="GHEA Grapalat"/>
          <w:sz w:val="24"/>
          <w:szCs w:val="24"/>
          <w:lang w:val="hy-AM"/>
        </w:rPr>
        <w:t>կ</w:t>
      </w:r>
      <w:r w:rsidR="00DA55AE">
        <w:rPr>
          <w:rFonts w:ascii="GHEA Grapalat" w:hAnsi="GHEA Grapalat"/>
          <w:sz w:val="24"/>
          <w:szCs w:val="24"/>
          <w:lang w:val="hy-AM"/>
        </w:rPr>
        <w:t>կազմակերպ</w:t>
      </w:r>
      <w:r w:rsidR="00DA55AE" w:rsidRPr="00DA55AE">
        <w:rPr>
          <w:rFonts w:ascii="GHEA Grapalat" w:hAnsi="GHEA Grapalat"/>
          <w:sz w:val="24"/>
          <w:szCs w:val="24"/>
          <w:lang w:val="hy-AM"/>
        </w:rPr>
        <w:t>վեն</w:t>
      </w:r>
      <w:r>
        <w:rPr>
          <w:rFonts w:ascii="GHEA Grapalat" w:hAnsi="GHEA Grapalat"/>
          <w:sz w:val="24"/>
          <w:szCs w:val="24"/>
          <w:lang w:val="hy-AM"/>
        </w:rPr>
        <w:t xml:space="preserve"> </w:t>
      </w:r>
      <w:r w:rsidR="00C12B0C" w:rsidRPr="00C12B0C">
        <w:rPr>
          <w:rFonts w:ascii="GHEA Grapalat" w:hAnsi="GHEA Grapalat"/>
          <w:sz w:val="24"/>
          <w:szCs w:val="24"/>
          <w:lang w:val="hy-AM"/>
        </w:rPr>
        <w:t>Հ</w:t>
      </w:r>
      <w:r>
        <w:rPr>
          <w:rFonts w:ascii="GHEA Grapalat" w:hAnsi="GHEA Grapalat"/>
          <w:sz w:val="24"/>
          <w:szCs w:val="24"/>
          <w:lang w:val="hy-AM"/>
        </w:rPr>
        <w:t xml:space="preserve">անձնաժողովի աշխատանքները, </w:t>
      </w:r>
      <w:r w:rsidR="00C851D8">
        <w:rPr>
          <w:rFonts w:ascii="GHEA Grapalat" w:hAnsi="GHEA Grapalat"/>
          <w:sz w:val="24"/>
          <w:szCs w:val="24"/>
          <w:lang w:val="hy-AM"/>
        </w:rPr>
        <w:t>կ</w:t>
      </w:r>
      <w:r w:rsidR="00C851D8" w:rsidRPr="00C851D8">
        <w:rPr>
          <w:rFonts w:ascii="GHEA Grapalat" w:hAnsi="GHEA Grapalat"/>
          <w:sz w:val="24"/>
          <w:szCs w:val="24"/>
          <w:lang w:val="hy-AM"/>
        </w:rPr>
        <w:t>լր</w:t>
      </w:r>
      <w:r>
        <w:rPr>
          <w:rFonts w:ascii="GHEA Grapalat" w:hAnsi="GHEA Grapalat"/>
          <w:sz w:val="24"/>
          <w:szCs w:val="24"/>
          <w:lang w:val="hy-AM"/>
        </w:rPr>
        <w:t xml:space="preserve">ացվեն </w:t>
      </w:r>
      <w:r w:rsidRPr="0059578F">
        <w:rPr>
          <w:rFonts w:ascii="GHEA Grapalat" w:hAnsi="GHEA Grapalat"/>
          <w:sz w:val="24"/>
          <w:szCs w:val="24"/>
          <w:lang w:val="hy-AM"/>
        </w:rPr>
        <w:t>վարչարարության ընթացքում ի հայտ եկած բաց</w:t>
      </w:r>
      <w:r w:rsidR="00C851D8" w:rsidRPr="00C851D8">
        <w:rPr>
          <w:rFonts w:ascii="GHEA Grapalat" w:hAnsi="GHEA Grapalat"/>
          <w:sz w:val="24"/>
          <w:szCs w:val="24"/>
          <w:lang w:val="hy-AM"/>
        </w:rPr>
        <w:t>թողումն</w:t>
      </w:r>
      <w:r w:rsidRPr="0059578F">
        <w:rPr>
          <w:rFonts w:ascii="GHEA Grapalat" w:hAnsi="GHEA Grapalat"/>
          <w:sz w:val="24"/>
          <w:szCs w:val="24"/>
          <w:lang w:val="hy-AM"/>
        </w:rPr>
        <w:t>եր</w:t>
      </w:r>
      <w:r>
        <w:rPr>
          <w:rFonts w:ascii="GHEA Grapalat" w:hAnsi="GHEA Grapalat"/>
          <w:sz w:val="24"/>
          <w:szCs w:val="24"/>
          <w:lang w:val="hy-AM"/>
        </w:rPr>
        <w:t>ը, կարգավորման պարտադիր վճարների գանձումը կիրականացվի առավել արդարացի մեխանիզմով։</w:t>
      </w:r>
    </w:p>
    <w:p w:rsidR="002F0148" w:rsidRPr="00C02C45" w:rsidRDefault="002F0148" w:rsidP="002F0148">
      <w:pPr>
        <w:pStyle w:val="ListParagraph"/>
        <w:numPr>
          <w:ilvl w:val="0"/>
          <w:numId w:val="23"/>
        </w:numPr>
        <w:spacing w:after="0" w:line="360" w:lineRule="auto"/>
        <w:ind w:left="0" w:firstLine="450"/>
        <w:contextualSpacing w:val="0"/>
        <w:jc w:val="both"/>
        <w:rPr>
          <w:rFonts w:ascii="GHEA Grapalat" w:hAnsi="GHEA Grapalat"/>
          <w:sz w:val="24"/>
          <w:szCs w:val="24"/>
          <w:lang w:val="hy-AM"/>
        </w:rPr>
      </w:pPr>
      <w:r w:rsidRPr="00C02C45">
        <w:rPr>
          <w:rFonts w:ascii="GHEA Grapalat" w:hAnsi="GHEA Grapalat"/>
          <w:sz w:val="24"/>
          <w:szCs w:val="24"/>
          <w:lang w:val="hy-AM"/>
        </w:rPr>
        <w:t xml:space="preserve">2021 թվականին </w:t>
      </w:r>
      <w:r>
        <w:rPr>
          <w:rFonts w:ascii="GHEA Grapalat" w:hAnsi="GHEA Grapalat"/>
          <w:sz w:val="24"/>
          <w:szCs w:val="24"/>
          <w:lang w:val="hy-AM"/>
        </w:rPr>
        <w:t>էներգետիկայի բնագավառում կատարված օրենսդրական փոփոխություններ</w:t>
      </w:r>
      <w:r w:rsidRPr="00C02C45">
        <w:rPr>
          <w:rFonts w:ascii="GHEA Grapalat" w:hAnsi="GHEA Grapalat"/>
          <w:sz w:val="24"/>
          <w:szCs w:val="24"/>
          <w:lang w:val="hy-AM"/>
        </w:rPr>
        <w:t xml:space="preserve">ով </w:t>
      </w:r>
      <w:r>
        <w:rPr>
          <w:rFonts w:ascii="GHEA Grapalat" w:hAnsi="GHEA Grapalat"/>
          <w:sz w:val="24"/>
          <w:szCs w:val="24"/>
          <w:lang w:val="hy-AM"/>
        </w:rPr>
        <w:t>պայմանավորված</w:t>
      </w:r>
      <w:r w:rsidR="00C851D8" w:rsidRPr="00C851D8">
        <w:rPr>
          <w:rFonts w:ascii="GHEA Grapalat" w:hAnsi="GHEA Grapalat"/>
          <w:sz w:val="24"/>
          <w:szCs w:val="24"/>
          <w:lang w:val="hy-AM"/>
        </w:rPr>
        <w:t>՝</w:t>
      </w:r>
      <w:r w:rsidRPr="00C02C45">
        <w:rPr>
          <w:rFonts w:ascii="GHEA Grapalat" w:hAnsi="GHEA Grapalat"/>
          <w:sz w:val="24"/>
          <w:szCs w:val="24"/>
          <w:lang w:val="hy-AM"/>
        </w:rPr>
        <w:t xml:space="preserve"> Հանձնաժողովը համապատասխան փոփոխություններ կ</w:t>
      </w:r>
      <w:r>
        <w:rPr>
          <w:rFonts w:ascii="GHEA Grapalat" w:hAnsi="GHEA Grapalat"/>
          <w:sz w:val="24"/>
          <w:szCs w:val="24"/>
          <w:lang w:val="hy-AM"/>
        </w:rPr>
        <w:t>կատարի</w:t>
      </w:r>
      <w:r w:rsidRPr="00C02C45">
        <w:rPr>
          <w:rFonts w:ascii="GHEA Grapalat" w:hAnsi="GHEA Grapalat"/>
          <w:sz w:val="24"/>
          <w:szCs w:val="24"/>
          <w:lang w:val="hy-AM"/>
        </w:rPr>
        <w:t xml:space="preserve"> իր իրավական ակտերում</w:t>
      </w:r>
      <w:r w:rsidR="00C851D8" w:rsidRPr="00C851D8">
        <w:rPr>
          <w:rFonts w:ascii="GHEA Grapalat" w:hAnsi="GHEA Grapalat"/>
          <w:sz w:val="24"/>
          <w:szCs w:val="24"/>
          <w:lang w:val="hy-AM"/>
        </w:rPr>
        <w:t>, որի</w:t>
      </w:r>
      <w:r>
        <w:rPr>
          <w:rFonts w:ascii="GHEA Grapalat" w:hAnsi="GHEA Grapalat"/>
          <w:sz w:val="24"/>
          <w:szCs w:val="24"/>
          <w:lang w:val="hy-AM"/>
        </w:rPr>
        <w:t xml:space="preserve"> </w:t>
      </w:r>
      <w:r w:rsidR="00C851D8" w:rsidRPr="00C851D8">
        <w:rPr>
          <w:rFonts w:ascii="GHEA Grapalat" w:hAnsi="GHEA Grapalat"/>
          <w:sz w:val="24"/>
          <w:szCs w:val="24"/>
          <w:lang w:val="hy-AM"/>
        </w:rPr>
        <w:t>ա</w:t>
      </w:r>
      <w:r>
        <w:rPr>
          <w:rFonts w:ascii="GHEA Grapalat" w:hAnsi="GHEA Grapalat"/>
          <w:sz w:val="24"/>
          <w:szCs w:val="24"/>
          <w:lang w:val="hy-AM"/>
        </w:rPr>
        <w:t>րդյունքում</w:t>
      </w:r>
      <w:r w:rsidRPr="00C02C45">
        <w:rPr>
          <w:rFonts w:ascii="GHEA Grapalat" w:hAnsi="GHEA Grapalat"/>
          <w:sz w:val="24"/>
          <w:szCs w:val="24"/>
          <w:lang w:val="hy-AM"/>
        </w:rPr>
        <w:t xml:space="preserve"> վերականգնվող էներգիա օգտագործող կայաններին իրավունք </w:t>
      </w:r>
      <w:r>
        <w:rPr>
          <w:rFonts w:ascii="GHEA Grapalat" w:hAnsi="GHEA Grapalat"/>
          <w:sz w:val="24"/>
          <w:szCs w:val="24"/>
          <w:lang w:val="hy-AM"/>
        </w:rPr>
        <w:t>կտ</w:t>
      </w:r>
      <w:r w:rsidRPr="00C02C45">
        <w:rPr>
          <w:rFonts w:ascii="GHEA Grapalat" w:hAnsi="GHEA Grapalat"/>
          <w:sz w:val="24"/>
          <w:szCs w:val="24"/>
          <w:lang w:val="hy-AM"/>
        </w:rPr>
        <w:t>րվ</w:t>
      </w:r>
      <w:r>
        <w:rPr>
          <w:rFonts w:ascii="GHEA Grapalat" w:hAnsi="GHEA Grapalat"/>
          <w:sz w:val="24"/>
          <w:szCs w:val="24"/>
          <w:lang w:val="hy-AM"/>
        </w:rPr>
        <w:t>ի</w:t>
      </w:r>
      <w:r w:rsidRPr="00C02C45">
        <w:rPr>
          <w:rFonts w:ascii="GHEA Grapalat" w:hAnsi="GHEA Grapalat"/>
          <w:sz w:val="24"/>
          <w:szCs w:val="24"/>
          <w:lang w:val="hy-AM"/>
        </w:rPr>
        <w:t xml:space="preserve"> մրցակցային պայմաններով </w:t>
      </w:r>
      <w:r>
        <w:rPr>
          <w:rFonts w:ascii="GHEA Grapalat" w:hAnsi="GHEA Grapalat"/>
          <w:sz w:val="24"/>
          <w:szCs w:val="24"/>
          <w:lang w:val="hy-AM"/>
        </w:rPr>
        <w:t xml:space="preserve">մուտք գործել շուկա և իրացնել իրենց արտադրած էլեկտրական էներգիան, իսկ </w:t>
      </w:r>
      <w:r w:rsidRPr="00C02C45">
        <w:rPr>
          <w:rFonts w:ascii="GHEA Grapalat" w:hAnsi="GHEA Grapalat"/>
          <w:sz w:val="24"/>
          <w:szCs w:val="24"/>
          <w:lang w:val="hy-AM"/>
        </w:rPr>
        <w:t>ինքնավար էներգաարտադրողների</w:t>
      </w:r>
      <w:r>
        <w:rPr>
          <w:rFonts w:ascii="GHEA Grapalat" w:hAnsi="GHEA Grapalat"/>
          <w:sz w:val="24"/>
          <w:szCs w:val="24"/>
          <w:lang w:val="hy-AM"/>
        </w:rPr>
        <w:t xml:space="preserve">ն </w:t>
      </w:r>
      <w:r w:rsidRPr="00C02C45">
        <w:rPr>
          <w:rFonts w:ascii="GHEA Grapalat" w:hAnsi="GHEA Grapalat"/>
          <w:sz w:val="24"/>
          <w:szCs w:val="24"/>
          <w:lang w:val="hy-AM"/>
        </w:rPr>
        <w:t xml:space="preserve">հնարավորություն </w:t>
      </w:r>
      <w:r>
        <w:rPr>
          <w:rFonts w:ascii="GHEA Grapalat" w:hAnsi="GHEA Grapalat"/>
          <w:sz w:val="24"/>
          <w:szCs w:val="24"/>
          <w:lang w:val="hy-AM"/>
        </w:rPr>
        <w:t>կ</w:t>
      </w:r>
      <w:r w:rsidRPr="00C02C45">
        <w:rPr>
          <w:rFonts w:ascii="GHEA Grapalat" w:hAnsi="GHEA Grapalat"/>
          <w:sz w:val="24"/>
          <w:szCs w:val="24"/>
          <w:lang w:val="hy-AM"/>
        </w:rPr>
        <w:t>ընձեռ</w:t>
      </w:r>
      <w:r>
        <w:rPr>
          <w:rFonts w:ascii="GHEA Grapalat" w:hAnsi="GHEA Grapalat"/>
          <w:sz w:val="24"/>
          <w:szCs w:val="24"/>
          <w:lang w:val="hy-AM"/>
        </w:rPr>
        <w:t>վի</w:t>
      </w:r>
      <w:r w:rsidRPr="00C02C45">
        <w:rPr>
          <w:rFonts w:ascii="GHEA Grapalat" w:hAnsi="GHEA Grapalat"/>
          <w:sz w:val="24"/>
          <w:szCs w:val="24"/>
          <w:lang w:val="hy-AM"/>
        </w:rPr>
        <w:t xml:space="preserve"> </w:t>
      </w:r>
      <w:r w:rsidR="00D34E9F">
        <w:rPr>
          <w:rFonts w:ascii="GHEA Grapalat" w:hAnsi="GHEA Grapalat"/>
          <w:sz w:val="24"/>
          <w:szCs w:val="24"/>
          <w:lang w:val="hy-AM"/>
        </w:rPr>
        <w:t>էլեկտրաէներգիա</w:t>
      </w:r>
      <w:r w:rsidRPr="00C02C45">
        <w:rPr>
          <w:rFonts w:ascii="GHEA Grapalat" w:hAnsi="GHEA Grapalat"/>
          <w:sz w:val="24"/>
          <w:szCs w:val="24"/>
          <w:lang w:val="hy-AM"/>
        </w:rPr>
        <w:t xml:space="preserve"> արտադրել և սպառել համակարգի տարբեր հաշվառման կետերում, ձևավորել խմբեր՝ դրանցում ներառելով բնակիչների և կազմակերպությունների։ </w:t>
      </w:r>
    </w:p>
    <w:p w:rsidR="002F0148" w:rsidRPr="00DF5076" w:rsidRDefault="002F0148" w:rsidP="002F0148">
      <w:pPr>
        <w:pStyle w:val="ListParagraph"/>
        <w:numPr>
          <w:ilvl w:val="0"/>
          <w:numId w:val="23"/>
        </w:numPr>
        <w:tabs>
          <w:tab w:val="left" w:pos="426"/>
        </w:tabs>
        <w:spacing w:after="0" w:line="360" w:lineRule="auto"/>
        <w:ind w:left="0" w:firstLine="426"/>
        <w:contextualSpacing w:val="0"/>
        <w:jc w:val="both"/>
        <w:rPr>
          <w:rFonts w:ascii="GHEA Grapalat" w:hAnsi="GHEA Grapalat"/>
          <w:sz w:val="24"/>
          <w:szCs w:val="24"/>
          <w:lang w:val="hy-AM"/>
        </w:rPr>
      </w:pPr>
      <w:r w:rsidRPr="00DF5076">
        <w:rPr>
          <w:rFonts w:ascii="GHEA Grapalat" w:hAnsi="GHEA Grapalat"/>
          <w:sz w:val="24"/>
          <w:szCs w:val="24"/>
          <w:lang w:val="hy-AM"/>
        </w:rPr>
        <w:t xml:space="preserve">Հանձնաժողովի հաստատած կանոնների հիման վրա 2022 թվականին կիրականացվի էլեկտրական էներգիայի մեծածախ շուկայի առաջարկվող </w:t>
      </w:r>
      <w:r>
        <w:rPr>
          <w:rFonts w:ascii="GHEA Grapalat" w:hAnsi="GHEA Grapalat"/>
          <w:sz w:val="24"/>
          <w:szCs w:val="24"/>
          <w:lang w:val="hy-AM"/>
        </w:rPr>
        <w:t xml:space="preserve">նոր </w:t>
      </w:r>
      <w:r w:rsidRPr="00DF5076">
        <w:rPr>
          <w:rFonts w:ascii="GHEA Grapalat" w:hAnsi="GHEA Grapalat"/>
          <w:sz w:val="24"/>
          <w:szCs w:val="24"/>
          <w:lang w:val="hy-AM"/>
        </w:rPr>
        <w:t>մոդելի գործարկում</w:t>
      </w:r>
      <w:r w:rsidR="00C851D8" w:rsidRPr="00C851D8">
        <w:rPr>
          <w:rFonts w:ascii="GHEA Grapalat" w:hAnsi="GHEA Grapalat"/>
          <w:sz w:val="24"/>
          <w:szCs w:val="24"/>
          <w:lang w:val="hy-AM"/>
        </w:rPr>
        <w:t>ը, ինչը</w:t>
      </w:r>
      <w:r w:rsidRPr="00DF5076">
        <w:rPr>
          <w:rFonts w:ascii="GHEA Grapalat" w:hAnsi="GHEA Grapalat"/>
          <w:sz w:val="24"/>
          <w:szCs w:val="24"/>
          <w:lang w:val="hy-AM"/>
        </w:rPr>
        <w:t xml:space="preserve"> թույլ կտա ապահովել ներքին էլեկտրաէներգետիկական շուկայի աստիճանական ազատականացումը և խթանել փոխշահավետ միջսահմանային առևտուրը:</w:t>
      </w:r>
    </w:p>
    <w:p w:rsidR="002F0148" w:rsidRPr="003000AB" w:rsidRDefault="002F0148" w:rsidP="002F0148">
      <w:pPr>
        <w:pStyle w:val="ListParagraph"/>
        <w:numPr>
          <w:ilvl w:val="0"/>
          <w:numId w:val="23"/>
        </w:numPr>
        <w:spacing w:after="0" w:line="360" w:lineRule="auto"/>
        <w:ind w:left="0" w:firstLine="450"/>
        <w:contextualSpacing w:val="0"/>
        <w:jc w:val="both"/>
        <w:rPr>
          <w:rFonts w:ascii="GHEA Grapalat" w:hAnsi="GHEA Grapalat"/>
          <w:sz w:val="24"/>
          <w:szCs w:val="24"/>
          <w:lang w:val="hy-AM"/>
        </w:rPr>
      </w:pPr>
      <w:r w:rsidRPr="003000AB">
        <w:rPr>
          <w:rFonts w:ascii="GHEA Grapalat" w:hAnsi="GHEA Grapalat"/>
          <w:sz w:val="24"/>
          <w:szCs w:val="24"/>
          <w:lang w:val="hy-AM"/>
        </w:rPr>
        <w:t>Էլեկտրաէներգիայի և հզորության ազատականացված շուկայի կարգավորման և նորմատիվային դաշտի</w:t>
      </w:r>
      <w:r>
        <w:rPr>
          <w:rFonts w:ascii="GHEA Grapalat" w:hAnsi="GHEA Grapalat"/>
          <w:sz w:val="24"/>
          <w:szCs w:val="24"/>
          <w:lang w:val="hy-AM"/>
        </w:rPr>
        <w:t xml:space="preserve"> </w:t>
      </w:r>
      <w:r w:rsidRPr="003000AB">
        <w:rPr>
          <w:rFonts w:ascii="GHEA Grapalat" w:hAnsi="GHEA Grapalat"/>
          <w:sz w:val="24"/>
          <w:szCs w:val="24"/>
          <w:lang w:val="hy-AM"/>
        </w:rPr>
        <w:t>ապահովմ</w:t>
      </w:r>
      <w:r>
        <w:rPr>
          <w:rFonts w:ascii="GHEA Grapalat" w:hAnsi="GHEA Grapalat"/>
          <w:sz w:val="24"/>
          <w:szCs w:val="24"/>
          <w:lang w:val="hy-AM"/>
        </w:rPr>
        <w:t>ան նպատակով ՀՀ</w:t>
      </w:r>
      <w:r w:rsidRPr="003000AB">
        <w:rPr>
          <w:rFonts w:ascii="GHEA Grapalat" w:hAnsi="GHEA Grapalat"/>
          <w:sz w:val="24"/>
          <w:szCs w:val="24"/>
          <w:lang w:val="hy-AM"/>
        </w:rPr>
        <w:t xml:space="preserve"> էներգետիկայի բնագավառի զարգացման ռազմավարական ծրագրի (մինչև 2040 թվականը) իրագործումն</w:t>
      </w:r>
      <w:r>
        <w:rPr>
          <w:rFonts w:ascii="GHEA Grapalat" w:hAnsi="GHEA Grapalat"/>
          <w:sz w:val="24"/>
          <w:szCs w:val="24"/>
          <w:lang w:val="hy-AM"/>
        </w:rPr>
        <w:t xml:space="preserve"> ապահովող ծրագիր-ժամանակացույցին համապատասխան</w:t>
      </w:r>
      <w:r w:rsidR="00C851D8" w:rsidRPr="00C851D8">
        <w:rPr>
          <w:rFonts w:ascii="GHEA Grapalat" w:hAnsi="GHEA Grapalat"/>
          <w:sz w:val="24"/>
          <w:szCs w:val="24"/>
          <w:lang w:val="hy-AM"/>
        </w:rPr>
        <w:t>՝</w:t>
      </w:r>
      <w:r>
        <w:rPr>
          <w:rFonts w:ascii="GHEA Grapalat" w:hAnsi="GHEA Grapalat"/>
          <w:sz w:val="24"/>
          <w:szCs w:val="24"/>
          <w:lang w:val="hy-AM"/>
        </w:rPr>
        <w:t xml:space="preserve"> Հանձնաժողովը գործուն քայլեր </w:t>
      </w:r>
      <w:r w:rsidR="00C851D8">
        <w:rPr>
          <w:rFonts w:ascii="GHEA Grapalat" w:hAnsi="GHEA Grapalat"/>
          <w:sz w:val="24"/>
          <w:szCs w:val="24"/>
          <w:lang w:val="hy-AM"/>
        </w:rPr>
        <w:t>կ</w:t>
      </w:r>
      <w:r w:rsidR="00C851D8" w:rsidRPr="00C851D8">
        <w:rPr>
          <w:rFonts w:ascii="GHEA Grapalat" w:hAnsi="GHEA Grapalat"/>
          <w:sz w:val="24"/>
          <w:szCs w:val="24"/>
          <w:lang w:val="hy-AM"/>
        </w:rPr>
        <w:t>ձեռնարկ</w:t>
      </w:r>
      <w:r>
        <w:rPr>
          <w:rFonts w:ascii="GHEA Grapalat" w:hAnsi="GHEA Grapalat"/>
          <w:sz w:val="24"/>
          <w:szCs w:val="24"/>
          <w:lang w:val="hy-AM"/>
        </w:rPr>
        <w:t xml:space="preserve">ի 2022 թվականին նախատեսվող </w:t>
      </w:r>
      <w:r w:rsidRPr="003000AB">
        <w:rPr>
          <w:rFonts w:ascii="GHEA Grapalat" w:hAnsi="GHEA Grapalat"/>
          <w:sz w:val="24"/>
          <w:szCs w:val="24"/>
          <w:lang w:val="hy-AM"/>
        </w:rPr>
        <w:t xml:space="preserve">«Էլեկտրաէներգետիկայի մասին» նոր </w:t>
      </w:r>
      <w:r>
        <w:rPr>
          <w:rFonts w:ascii="GHEA Grapalat" w:hAnsi="GHEA Grapalat"/>
          <w:sz w:val="24"/>
          <w:szCs w:val="24"/>
          <w:lang w:val="hy-AM"/>
        </w:rPr>
        <w:t xml:space="preserve">օրենքի </w:t>
      </w:r>
      <w:r w:rsidR="00C851D8">
        <w:rPr>
          <w:rFonts w:ascii="GHEA Grapalat" w:hAnsi="GHEA Grapalat"/>
          <w:sz w:val="24"/>
          <w:szCs w:val="24"/>
          <w:lang w:val="hy-AM"/>
        </w:rPr>
        <w:t>մշակման</w:t>
      </w:r>
      <w:r w:rsidR="00C851D8" w:rsidRPr="00C851D8">
        <w:rPr>
          <w:rFonts w:ascii="GHEA Grapalat" w:hAnsi="GHEA Grapalat"/>
          <w:sz w:val="24"/>
          <w:szCs w:val="24"/>
          <w:lang w:val="hy-AM"/>
        </w:rPr>
        <w:t xml:space="preserve"> ուղղությամբ</w:t>
      </w:r>
      <w:r>
        <w:rPr>
          <w:rFonts w:ascii="GHEA Grapalat" w:hAnsi="GHEA Grapalat"/>
          <w:sz w:val="24"/>
          <w:szCs w:val="24"/>
          <w:lang w:val="hy-AM"/>
        </w:rPr>
        <w:t xml:space="preserve">։ </w:t>
      </w:r>
    </w:p>
    <w:p w:rsidR="00B34970" w:rsidRDefault="00B34970" w:rsidP="00D34E9F">
      <w:pPr>
        <w:pStyle w:val="BodyText3"/>
        <w:numPr>
          <w:ilvl w:val="0"/>
          <w:numId w:val="23"/>
        </w:numPr>
        <w:spacing w:after="0" w:line="360" w:lineRule="auto"/>
        <w:ind w:left="0" w:firstLine="426"/>
        <w:jc w:val="both"/>
        <w:rPr>
          <w:rFonts w:ascii="GHEA Grapalat" w:hAnsi="GHEA Grapalat"/>
          <w:sz w:val="24"/>
          <w:szCs w:val="24"/>
          <w:lang w:val="hy-AM"/>
        </w:rPr>
      </w:pPr>
      <w:r w:rsidRPr="00A556D8">
        <w:rPr>
          <w:rFonts w:ascii="GHEA Grapalat" w:hAnsi="GHEA Grapalat"/>
          <w:sz w:val="24"/>
          <w:szCs w:val="24"/>
          <w:lang w:val="hy-AM"/>
        </w:rPr>
        <w:t>2022 թվականի փետրվարի 1-ից էլեկտրաէներգետիկական ազատականացված շուկային անցմ</w:t>
      </w:r>
      <w:r>
        <w:rPr>
          <w:rFonts w:ascii="GHEA Grapalat" w:hAnsi="GHEA Grapalat"/>
          <w:sz w:val="24"/>
          <w:szCs w:val="24"/>
          <w:lang w:val="hy-AM"/>
        </w:rPr>
        <w:t>ամբ պայմանավորված</w:t>
      </w:r>
      <w:r w:rsidR="00C851D8" w:rsidRPr="00C851D8">
        <w:rPr>
          <w:rFonts w:ascii="GHEA Grapalat" w:hAnsi="GHEA Grapalat"/>
          <w:sz w:val="24"/>
          <w:szCs w:val="24"/>
          <w:lang w:val="hy-AM"/>
        </w:rPr>
        <w:t>՝</w:t>
      </w:r>
      <w:r w:rsidRPr="00A556D8">
        <w:rPr>
          <w:rFonts w:ascii="GHEA Grapalat" w:hAnsi="GHEA Grapalat"/>
          <w:sz w:val="24"/>
          <w:szCs w:val="24"/>
          <w:lang w:val="hy-AM"/>
        </w:rPr>
        <w:t xml:space="preserve"> նախատես</w:t>
      </w:r>
      <w:r>
        <w:rPr>
          <w:rFonts w:ascii="GHEA Grapalat" w:hAnsi="GHEA Grapalat"/>
          <w:sz w:val="24"/>
          <w:szCs w:val="24"/>
          <w:lang w:val="hy-AM"/>
        </w:rPr>
        <w:t>վ</w:t>
      </w:r>
      <w:r w:rsidRPr="00A556D8">
        <w:rPr>
          <w:rFonts w:ascii="GHEA Grapalat" w:hAnsi="GHEA Grapalat"/>
          <w:sz w:val="24"/>
          <w:szCs w:val="24"/>
          <w:lang w:val="hy-AM"/>
        </w:rPr>
        <w:t xml:space="preserve">ում է </w:t>
      </w:r>
      <w:r>
        <w:rPr>
          <w:rFonts w:ascii="GHEA Grapalat" w:hAnsi="GHEA Grapalat"/>
          <w:sz w:val="24"/>
          <w:szCs w:val="24"/>
          <w:lang w:val="hy-AM"/>
        </w:rPr>
        <w:t xml:space="preserve">սակագների որոշման </w:t>
      </w:r>
      <w:r w:rsidRPr="00A556D8">
        <w:rPr>
          <w:rFonts w:ascii="GHEA Grapalat" w:hAnsi="GHEA Grapalat"/>
          <w:sz w:val="24"/>
          <w:szCs w:val="24"/>
          <w:lang w:val="hy-AM"/>
        </w:rPr>
        <w:t xml:space="preserve">cost based մեխանիզմներից </w:t>
      </w:r>
      <w:r w:rsidR="00C851D8">
        <w:rPr>
          <w:rFonts w:ascii="GHEA Grapalat" w:hAnsi="GHEA Grapalat"/>
          <w:sz w:val="24"/>
          <w:szCs w:val="24"/>
          <w:lang w:val="hy-AM"/>
        </w:rPr>
        <w:t>անցում</w:t>
      </w:r>
      <w:r w:rsidR="00C851D8" w:rsidRPr="00A556D8">
        <w:rPr>
          <w:rFonts w:ascii="GHEA Grapalat" w:hAnsi="GHEA Grapalat"/>
          <w:sz w:val="24"/>
          <w:szCs w:val="24"/>
          <w:lang w:val="hy-AM"/>
        </w:rPr>
        <w:t xml:space="preserve"> </w:t>
      </w:r>
      <w:r w:rsidRPr="00A556D8">
        <w:rPr>
          <w:rFonts w:ascii="GHEA Grapalat" w:hAnsi="GHEA Grapalat"/>
          <w:sz w:val="24"/>
          <w:szCs w:val="24"/>
          <w:lang w:val="hy-AM"/>
        </w:rPr>
        <w:t>market based մեխանիզմների, երբ մեծածախ շուկայի առանձին սեգմենտներում առևտրի կազմ</w:t>
      </w:r>
      <w:r w:rsidR="00C851D8">
        <w:rPr>
          <w:rFonts w:ascii="GHEA Grapalat" w:hAnsi="GHEA Grapalat"/>
          <w:sz w:val="24"/>
          <w:szCs w:val="24"/>
          <w:lang w:val="hy-AM"/>
        </w:rPr>
        <w:t>ակերպման և պատասխանատվությ</w:t>
      </w:r>
      <w:r w:rsidR="00C851D8" w:rsidRPr="00C851D8">
        <w:rPr>
          <w:rFonts w:ascii="GHEA Grapalat" w:hAnsi="GHEA Grapalat"/>
          <w:sz w:val="24"/>
          <w:szCs w:val="24"/>
          <w:lang w:val="hy-AM"/>
        </w:rPr>
        <w:t>ան</w:t>
      </w:r>
      <w:r w:rsidRPr="00A556D8">
        <w:rPr>
          <w:rFonts w:ascii="GHEA Grapalat" w:hAnsi="GHEA Grapalat"/>
          <w:sz w:val="24"/>
          <w:szCs w:val="24"/>
          <w:lang w:val="hy-AM"/>
        </w:rPr>
        <w:t xml:space="preserve"> </w:t>
      </w:r>
      <w:r w:rsidR="00C851D8">
        <w:rPr>
          <w:rFonts w:ascii="GHEA Grapalat" w:hAnsi="GHEA Grapalat"/>
          <w:sz w:val="24"/>
          <w:szCs w:val="24"/>
          <w:lang w:val="hy-AM"/>
        </w:rPr>
        <w:t>սահմանման մեխանիզմների կիրառ</w:t>
      </w:r>
      <w:r w:rsidR="00C851D8" w:rsidRPr="00C851D8">
        <w:rPr>
          <w:rFonts w:ascii="GHEA Grapalat" w:hAnsi="GHEA Grapalat"/>
          <w:sz w:val="24"/>
          <w:szCs w:val="24"/>
          <w:lang w:val="hy-AM"/>
        </w:rPr>
        <w:t>մամբ</w:t>
      </w:r>
      <w:r w:rsidRPr="00A556D8">
        <w:rPr>
          <w:rFonts w:ascii="GHEA Grapalat" w:hAnsi="GHEA Grapalat"/>
          <w:sz w:val="24"/>
          <w:szCs w:val="24"/>
          <w:lang w:val="hy-AM"/>
        </w:rPr>
        <w:t xml:space="preserve"> հնարավորություն կընձեռ</w:t>
      </w:r>
      <w:r w:rsidR="00C851D8" w:rsidRPr="00C851D8">
        <w:rPr>
          <w:rFonts w:ascii="GHEA Grapalat" w:hAnsi="GHEA Grapalat"/>
          <w:sz w:val="24"/>
          <w:szCs w:val="24"/>
          <w:lang w:val="hy-AM"/>
        </w:rPr>
        <w:t>վ</w:t>
      </w:r>
      <w:r w:rsidRPr="00A556D8">
        <w:rPr>
          <w:rFonts w:ascii="GHEA Grapalat" w:hAnsi="GHEA Grapalat"/>
          <w:sz w:val="24"/>
          <w:szCs w:val="24"/>
          <w:lang w:val="hy-AM"/>
        </w:rPr>
        <w:t xml:space="preserve">ի </w:t>
      </w:r>
      <w:r w:rsidR="00C851D8" w:rsidRPr="00A556D8">
        <w:rPr>
          <w:rFonts w:ascii="GHEA Grapalat" w:hAnsi="GHEA Grapalat"/>
          <w:sz w:val="24"/>
          <w:szCs w:val="24"/>
          <w:lang w:val="hy-AM"/>
        </w:rPr>
        <w:t xml:space="preserve">մրցակցային հարաբերությունների պայմաններում </w:t>
      </w:r>
      <w:r w:rsidRPr="00A556D8">
        <w:rPr>
          <w:rFonts w:ascii="GHEA Grapalat" w:hAnsi="GHEA Grapalat"/>
          <w:sz w:val="24"/>
          <w:szCs w:val="24"/>
          <w:lang w:val="hy-AM"/>
        </w:rPr>
        <w:t>որո</w:t>
      </w:r>
      <w:r w:rsidR="00C851D8">
        <w:rPr>
          <w:rFonts w:ascii="GHEA Grapalat" w:hAnsi="GHEA Grapalat"/>
          <w:sz w:val="24"/>
          <w:szCs w:val="24"/>
          <w:lang w:val="hy-AM"/>
        </w:rPr>
        <w:t>շելու էլեկտրական էներգիայի գինը</w:t>
      </w:r>
      <w:r w:rsidRPr="00A556D8">
        <w:rPr>
          <w:rFonts w:ascii="GHEA Grapalat" w:hAnsi="GHEA Grapalat"/>
          <w:sz w:val="24"/>
          <w:szCs w:val="24"/>
          <w:lang w:val="hy-AM"/>
        </w:rPr>
        <w:t xml:space="preserve">։ 2022 թվականի ընթացքում ևս </w:t>
      </w:r>
      <w:r>
        <w:rPr>
          <w:rFonts w:ascii="GHEA Grapalat" w:hAnsi="GHEA Grapalat"/>
          <w:sz w:val="24"/>
          <w:szCs w:val="24"/>
          <w:lang w:val="hy-AM"/>
        </w:rPr>
        <w:t xml:space="preserve">կիրականացվեն </w:t>
      </w:r>
      <w:r w:rsidRPr="00A556D8">
        <w:rPr>
          <w:rFonts w:ascii="GHEA Grapalat" w:hAnsi="GHEA Grapalat"/>
          <w:sz w:val="24"/>
          <w:szCs w:val="24"/>
          <w:lang w:val="hy-AM"/>
        </w:rPr>
        <w:t xml:space="preserve">էներգետիկայի բնագավառում էներգետիկ </w:t>
      </w:r>
      <w:r w:rsidRPr="00A556D8">
        <w:rPr>
          <w:rFonts w:ascii="GHEA Grapalat" w:hAnsi="GHEA Grapalat"/>
          <w:sz w:val="24"/>
          <w:szCs w:val="24"/>
          <w:lang w:val="hy-AM"/>
        </w:rPr>
        <w:lastRenderedPageBreak/>
        <w:t>հաշվեկշիռների, կարգավորվող ընկերությունների կողմից ծախսերի ու պարտավորությունների, սակագների վրա ազդող մի շ</w:t>
      </w:r>
      <w:r w:rsidR="00C851D8">
        <w:rPr>
          <w:rFonts w:ascii="GHEA Grapalat" w:hAnsi="GHEA Grapalat"/>
          <w:sz w:val="24"/>
          <w:szCs w:val="24"/>
          <w:lang w:val="hy-AM"/>
        </w:rPr>
        <w:t>արք այլ գործոնների վերլուծությ</w:t>
      </w:r>
      <w:r w:rsidR="00C851D8" w:rsidRPr="00C851D8">
        <w:rPr>
          <w:rFonts w:ascii="GHEA Grapalat" w:hAnsi="GHEA Grapalat"/>
          <w:sz w:val="24"/>
          <w:szCs w:val="24"/>
          <w:lang w:val="hy-AM"/>
        </w:rPr>
        <w:t>ուններ</w:t>
      </w:r>
      <w:r w:rsidRPr="00A556D8">
        <w:rPr>
          <w:rFonts w:ascii="GHEA Grapalat" w:hAnsi="GHEA Grapalat"/>
          <w:sz w:val="24"/>
          <w:szCs w:val="24"/>
          <w:lang w:val="hy-AM"/>
        </w:rPr>
        <w:t xml:space="preserve"> և, ըստ անհրաժեշտության, սակագների վերանայման աշխատանքներ</w:t>
      </w:r>
      <w:r>
        <w:rPr>
          <w:rFonts w:ascii="GHEA Grapalat" w:hAnsi="GHEA Grapalat"/>
          <w:sz w:val="24"/>
          <w:szCs w:val="24"/>
          <w:lang w:val="hy-AM"/>
        </w:rPr>
        <w:t xml:space="preserve">, </w:t>
      </w:r>
      <w:r w:rsidRPr="00A556D8">
        <w:rPr>
          <w:rFonts w:ascii="GHEA Grapalat" w:hAnsi="GHEA Grapalat"/>
          <w:sz w:val="24"/>
          <w:szCs w:val="24"/>
          <w:lang w:val="hy-AM"/>
        </w:rPr>
        <w:t xml:space="preserve">կճշգրտվեն գնման երաշխիք ունեցող վերականգնվող </w:t>
      </w:r>
      <w:r>
        <w:rPr>
          <w:rFonts w:ascii="GHEA Grapalat" w:hAnsi="GHEA Grapalat"/>
          <w:sz w:val="24"/>
          <w:szCs w:val="24"/>
          <w:lang w:val="hy-AM"/>
        </w:rPr>
        <w:t xml:space="preserve">էներգետիկ ռեսուրսների օգտագործմամբ </w:t>
      </w:r>
      <w:r w:rsidRPr="00A556D8">
        <w:rPr>
          <w:rFonts w:ascii="GHEA Grapalat" w:hAnsi="GHEA Grapalat"/>
          <w:sz w:val="24"/>
          <w:szCs w:val="24"/>
          <w:lang w:val="hy-AM"/>
        </w:rPr>
        <w:t xml:space="preserve">կայաններից առաքվող էլեկտրական էներգիայի վաճառքի սակագները: </w:t>
      </w:r>
      <w:r>
        <w:rPr>
          <w:rFonts w:ascii="GHEA Grapalat" w:hAnsi="GHEA Grapalat"/>
          <w:sz w:val="24"/>
          <w:szCs w:val="24"/>
          <w:lang w:val="hy-AM"/>
        </w:rPr>
        <w:t>Ընդ որում,</w:t>
      </w:r>
      <w:r w:rsidRPr="00A556D8">
        <w:rPr>
          <w:rFonts w:ascii="GHEA Grapalat" w:hAnsi="GHEA Grapalat"/>
          <w:sz w:val="24"/>
          <w:szCs w:val="24"/>
          <w:lang w:val="hy-AM"/>
        </w:rPr>
        <w:t xml:space="preserve"> </w:t>
      </w:r>
      <w:r w:rsidRPr="00B34970">
        <w:rPr>
          <w:rFonts w:ascii="GHEA Grapalat" w:hAnsi="GHEA Grapalat"/>
          <w:sz w:val="24"/>
          <w:szCs w:val="24"/>
          <w:lang w:val="hy-AM"/>
        </w:rPr>
        <w:t xml:space="preserve">առաջին անգամ </w:t>
      </w:r>
      <w:r w:rsidRPr="00A556D8">
        <w:rPr>
          <w:rFonts w:ascii="GHEA Grapalat" w:hAnsi="GHEA Grapalat"/>
          <w:sz w:val="24"/>
          <w:szCs w:val="24"/>
          <w:lang w:val="hy-AM"/>
        </w:rPr>
        <w:t xml:space="preserve">էլեկտրական էներգիայի արտադրության և սպառման հաշվեկշիռները </w:t>
      </w:r>
      <w:r w:rsidR="00C851D8" w:rsidRPr="00C851D8">
        <w:rPr>
          <w:rFonts w:ascii="GHEA Grapalat" w:hAnsi="GHEA Grapalat"/>
          <w:sz w:val="24"/>
          <w:szCs w:val="24"/>
          <w:lang w:val="hy-AM"/>
        </w:rPr>
        <w:t>կ</w:t>
      </w:r>
      <w:r w:rsidR="00C851D8">
        <w:rPr>
          <w:rFonts w:ascii="GHEA Grapalat" w:hAnsi="GHEA Grapalat"/>
          <w:sz w:val="24"/>
          <w:szCs w:val="24"/>
          <w:lang w:val="hy-AM"/>
        </w:rPr>
        <w:t>կազմվ</w:t>
      </w:r>
      <w:r w:rsidRPr="00A556D8">
        <w:rPr>
          <w:rFonts w:ascii="GHEA Grapalat" w:hAnsi="GHEA Grapalat"/>
          <w:sz w:val="24"/>
          <w:szCs w:val="24"/>
          <w:lang w:val="hy-AM"/>
        </w:rPr>
        <w:t xml:space="preserve">են ժամային կտրվածքով՝ դրանցից շեղումների համար </w:t>
      </w:r>
      <w:r>
        <w:rPr>
          <w:rFonts w:ascii="GHEA Grapalat" w:hAnsi="GHEA Grapalat"/>
          <w:sz w:val="24"/>
          <w:szCs w:val="24"/>
          <w:lang w:val="hy-AM"/>
        </w:rPr>
        <w:t>կիրառելով</w:t>
      </w:r>
      <w:r w:rsidRPr="00A556D8">
        <w:rPr>
          <w:rFonts w:ascii="GHEA Grapalat" w:hAnsi="GHEA Grapalat"/>
          <w:sz w:val="24"/>
          <w:szCs w:val="24"/>
          <w:lang w:val="hy-AM"/>
        </w:rPr>
        <w:t xml:space="preserve"> պատասխանատվության մեխանիզմներ։</w:t>
      </w:r>
    </w:p>
    <w:p w:rsidR="00B34970" w:rsidRDefault="00B34970" w:rsidP="00C12B0C">
      <w:pPr>
        <w:widowControl w:val="0"/>
        <w:adjustRightInd w:val="0"/>
        <w:spacing w:line="360" w:lineRule="auto"/>
        <w:ind w:firstLine="708"/>
        <w:jc w:val="both"/>
        <w:textAlignment w:val="baseline"/>
        <w:rPr>
          <w:rFonts w:ascii="GHEA Grapalat" w:hAnsi="GHEA Grapalat" w:cs="Arial"/>
          <w:spacing w:val="-2"/>
          <w:lang w:val="hy-AM"/>
        </w:rPr>
      </w:pPr>
      <w:r w:rsidRPr="00162F43">
        <w:rPr>
          <w:rFonts w:ascii="GHEA Grapalat" w:hAnsi="GHEA Grapalat" w:cs="Arial"/>
          <w:spacing w:val="-2"/>
          <w:lang w:val="hy-AM"/>
        </w:rPr>
        <w:t>2022 թվականին ևս կսահմանվեն բաժանորդներին մատուցվող խմելու ջրի մատակարարման և ջրահեռացման (կեղտաջրերի մաքրման) ծառայությունների պայմանագրային հերթական տարվա սակագները:</w:t>
      </w:r>
    </w:p>
    <w:p w:rsidR="00B34970" w:rsidRPr="003F68FB" w:rsidRDefault="00B617A4" w:rsidP="00C12B0C">
      <w:pPr>
        <w:widowControl w:val="0"/>
        <w:adjustRightInd w:val="0"/>
        <w:spacing w:line="360" w:lineRule="auto"/>
        <w:ind w:firstLine="708"/>
        <w:jc w:val="both"/>
        <w:textAlignment w:val="baseline"/>
        <w:rPr>
          <w:rFonts w:ascii="GHEA Grapalat" w:hAnsi="GHEA Grapalat" w:cs="Arial"/>
          <w:spacing w:val="-2"/>
          <w:lang w:val="hy-AM"/>
        </w:rPr>
      </w:pPr>
      <w:r w:rsidRPr="00B617A4">
        <w:rPr>
          <w:rFonts w:ascii="GHEA Grapalat" w:hAnsi="GHEA Grapalat" w:cs="Arial"/>
          <w:spacing w:val="-2"/>
          <w:lang w:val="hy-AM"/>
        </w:rPr>
        <w:t>Այս ամենի ա</w:t>
      </w:r>
      <w:r>
        <w:rPr>
          <w:rFonts w:ascii="GHEA Grapalat" w:hAnsi="GHEA Grapalat" w:cs="Arial"/>
          <w:spacing w:val="-2"/>
          <w:lang w:val="hy-AM"/>
        </w:rPr>
        <w:t xml:space="preserve">րդյունքում, </w:t>
      </w:r>
      <w:r w:rsidRPr="00B617A4">
        <w:rPr>
          <w:rFonts w:ascii="GHEA Grapalat" w:hAnsi="GHEA Grapalat" w:cs="Arial"/>
          <w:spacing w:val="-2"/>
          <w:lang w:val="hy-AM"/>
        </w:rPr>
        <w:t>Հ</w:t>
      </w:r>
      <w:r w:rsidR="00B34970" w:rsidRPr="00DE6CD3">
        <w:rPr>
          <w:rFonts w:ascii="GHEA Grapalat" w:hAnsi="GHEA Grapalat" w:cs="Arial"/>
          <w:spacing w:val="-2"/>
          <w:lang w:val="hy-AM"/>
        </w:rPr>
        <w:t>անձնաժողովի կողմից իրականացվող սակագնային քաղաքականությունը</w:t>
      </w:r>
      <w:r w:rsidR="00B34970" w:rsidRPr="00162F43">
        <w:rPr>
          <w:rFonts w:ascii="GHEA Grapalat" w:hAnsi="GHEA Grapalat" w:cs="Arial"/>
          <w:spacing w:val="-2"/>
          <w:lang w:val="hy-AM"/>
        </w:rPr>
        <w:t xml:space="preserve"> </w:t>
      </w:r>
      <w:r>
        <w:rPr>
          <w:rFonts w:ascii="GHEA Grapalat" w:hAnsi="GHEA Grapalat" w:cs="Arial"/>
          <w:spacing w:val="-2"/>
          <w:lang w:val="hy-AM"/>
        </w:rPr>
        <w:t xml:space="preserve"> նպատակաուղղված </w:t>
      </w:r>
      <w:r w:rsidR="00B34970">
        <w:rPr>
          <w:rFonts w:ascii="GHEA Grapalat" w:hAnsi="GHEA Grapalat" w:cs="Arial"/>
          <w:spacing w:val="-2"/>
          <w:lang w:val="hy-AM"/>
        </w:rPr>
        <w:t xml:space="preserve"> </w:t>
      </w:r>
      <w:r w:rsidRPr="00B617A4">
        <w:rPr>
          <w:rFonts w:ascii="GHEA Grapalat" w:hAnsi="GHEA Grapalat" w:cs="Arial"/>
          <w:spacing w:val="-2"/>
          <w:lang w:val="hy-AM"/>
        </w:rPr>
        <w:t>կ</w:t>
      </w:r>
      <w:r>
        <w:rPr>
          <w:rFonts w:ascii="GHEA Grapalat" w:hAnsi="GHEA Grapalat" w:cs="Arial"/>
          <w:spacing w:val="-2"/>
          <w:lang w:val="hy-AM"/>
        </w:rPr>
        <w:t>լին</w:t>
      </w:r>
      <w:r w:rsidRPr="00B617A4">
        <w:rPr>
          <w:rFonts w:ascii="GHEA Grapalat" w:hAnsi="GHEA Grapalat" w:cs="Arial"/>
          <w:spacing w:val="-2"/>
          <w:lang w:val="hy-AM"/>
        </w:rPr>
        <w:t>ի</w:t>
      </w:r>
      <w:r w:rsidR="00B34970" w:rsidRPr="00DE6CD3">
        <w:rPr>
          <w:rFonts w:ascii="GHEA Grapalat" w:hAnsi="GHEA Grapalat" w:cs="Arial"/>
          <w:spacing w:val="-2"/>
          <w:lang w:val="hy-AM"/>
        </w:rPr>
        <w:t xml:space="preserve"> հանրային ծառայությունների ոլորտում կարգավորվող գործունեություն իրականացնող անձանց բնականոն տնտեսական գործունեության ապահովմանը, ինչպես նաև սպառողների և կարգավորվող գործունեություն իրականացնող անձանց շահերի հավասարակշռմանը՝ </w:t>
      </w:r>
      <w:r w:rsidR="00B34970">
        <w:rPr>
          <w:rFonts w:ascii="GHEA Grapalat" w:hAnsi="GHEA Grapalat" w:cs="Arial"/>
          <w:spacing w:val="-2"/>
          <w:lang w:val="hy-AM"/>
        </w:rPr>
        <w:t>սպառողների համար ապահովելով հիմնավորված սակագներով ծառայությունների ստացում, իսկ մատակարարներին</w:t>
      </w:r>
      <w:r w:rsidR="00B34970" w:rsidRPr="00DE6CD3">
        <w:rPr>
          <w:rFonts w:ascii="GHEA Grapalat" w:hAnsi="GHEA Grapalat" w:cs="Arial"/>
          <w:spacing w:val="-2"/>
          <w:lang w:val="hy-AM"/>
        </w:rPr>
        <w:t xml:space="preserve"> հնարավորություն ընձեռելով իրականացնելու արդիականացման և հեռանկարային զարգացման </w:t>
      </w:r>
      <w:r w:rsidR="00B34970" w:rsidRPr="00EF3C75">
        <w:rPr>
          <w:rFonts w:ascii="GHEA Grapalat" w:hAnsi="GHEA Grapalat" w:cs="Arial"/>
          <w:spacing w:val="-2"/>
          <w:lang w:val="hy-AM"/>
        </w:rPr>
        <w:t>ծրագրեր։</w:t>
      </w:r>
    </w:p>
    <w:p w:rsidR="00EF3C75" w:rsidRPr="00D34E9F" w:rsidRDefault="00EF3C75" w:rsidP="00D34E9F">
      <w:pPr>
        <w:pStyle w:val="ListParagraph"/>
        <w:widowControl w:val="0"/>
        <w:numPr>
          <w:ilvl w:val="0"/>
          <w:numId w:val="25"/>
        </w:numPr>
        <w:adjustRightInd w:val="0"/>
        <w:spacing w:line="360" w:lineRule="auto"/>
        <w:ind w:left="0" w:firstLine="709"/>
        <w:jc w:val="both"/>
        <w:textAlignment w:val="baseline"/>
        <w:rPr>
          <w:rFonts w:ascii="GHEA Grapalat" w:hAnsi="GHEA Grapalat" w:cs="Arial"/>
          <w:spacing w:val="-2"/>
          <w:sz w:val="24"/>
          <w:szCs w:val="24"/>
          <w:lang w:val="hy-AM"/>
        </w:rPr>
      </w:pPr>
      <w:r w:rsidRPr="00D34E9F">
        <w:rPr>
          <w:rFonts w:ascii="GHEA Grapalat" w:hAnsi="GHEA Grapalat"/>
          <w:sz w:val="24"/>
          <w:szCs w:val="24"/>
          <w:lang w:val="hy-AM"/>
        </w:rPr>
        <w:t>2022 թվականին</w:t>
      </w:r>
      <w:r w:rsidRPr="00D34E9F">
        <w:rPr>
          <w:rFonts w:ascii="GHEA Grapalat" w:hAnsi="GHEA Grapalat" w:cs="Arial"/>
          <w:spacing w:val="-2"/>
          <w:sz w:val="24"/>
          <w:szCs w:val="24"/>
          <w:lang w:val="hy-AM"/>
        </w:rPr>
        <w:t xml:space="preserve"> ևս կիրականացվեն էներգետիկայի բնագավառի կարգավորվող ընկերությունների ներդրումային ծրագրերի (կառուցվածքի) ուսումնասիրություն, </w:t>
      </w:r>
      <w:r w:rsidR="00B617A4" w:rsidRPr="00D34E9F">
        <w:rPr>
          <w:rFonts w:ascii="GHEA Grapalat" w:hAnsi="GHEA Grapalat" w:cs="Arial"/>
          <w:spacing w:val="-2"/>
          <w:sz w:val="24"/>
          <w:szCs w:val="24"/>
          <w:lang w:val="hy-AM"/>
        </w:rPr>
        <w:t xml:space="preserve">համաձայնեցում և վերլուծություն, </w:t>
      </w:r>
      <w:r w:rsidRPr="00D34E9F">
        <w:rPr>
          <w:rFonts w:ascii="GHEA Grapalat" w:hAnsi="GHEA Grapalat" w:cs="Arial"/>
          <w:spacing w:val="-2"/>
          <w:sz w:val="24"/>
          <w:szCs w:val="24"/>
          <w:lang w:val="hy-AM"/>
        </w:rPr>
        <w:t>կորոշվեն սակագներում ներառման ենթակա ներդրումների օգտակար և օգտագործվող ծավալները, կբացահայտվեն անարդյունավետ և ոչ հիմնավոր ներդրումների ծավալները՝ սպառողներին  առաքվող էլեկտրական էներգիայի և բնական գազի սակագներում դրանք չներառելու սկզբունքից ելնելով։ Առանձին կվերահսկվի նաև էլեկտրական էներգիայի և բնական գազի բաշխման գործունեություն իրականացնող ընկերությունների ներդրումային ծրագրերի կառուցվածքը՝ ներդրումներն առաջնահերթ առավել վատթար վիճակում գտնվող բնակավայրերի սպասարկման որակի ցուցանիշների բարելավմանն ուղղելու նպատակով:</w:t>
      </w:r>
    </w:p>
    <w:p w:rsidR="00EF3C75" w:rsidRPr="00D34E9F" w:rsidRDefault="00397966" w:rsidP="00D34E9F">
      <w:pPr>
        <w:pStyle w:val="ListParagraph"/>
        <w:numPr>
          <w:ilvl w:val="0"/>
          <w:numId w:val="25"/>
        </w:numPr>
        <w:spacing w:line="360" w:lineRule="auto"/>
        <w:ind w:left="0" w:firstLine="567"/>
        <w:jc w:val="both"/>
        <w:rPr>
          <w:sz w:val="24"/>
          <w:szCs w:val="24"/>
          <w:lang w:val="hy-AM"/>
        </w:rPr>
      </w:pPr>
      <w:r w:rsidRPr="00D34E9F">
        <w:rPr>
          <w:rFonts w:ascii="GHEA Grapalat" w:hAnsi="GHEA Grapalat"/>
          <w:sz w:val="24"/>
          <w:szCs w:val="24"/>
          <w:lang w:val="hy-AM"/>
        </w:rPr>
        <w:t xml:space="preserve">Սպառողների կողմից </w:t>
      </w:r>
      <w:r w:rsidR="00EF3C75" w:rsidRPr="00D34E9F">
        <w:rPr>
          <w:rFonts w:ascii="GHEA Grapalat" w:hAnsi="GHEA Grapalat"/>
          <w:sz w:val="24"/>
          <w:szCs w:val="24"/>
          <w:lang w:val="hy-AM"/>
        </w:rPr>
        <w:t>ներկայացված դիմում-բողոքների վերլուծության և բարձրացված խնդիրներին առավել արդյունավետ  լուծումներ  առաջարկելու նպատակ</w:t>
      </w:r>
      <w:r w:rsidRPr="00D34E9F">
        <w:rPr>
          <w:rFonts w:ascii="GHEA Grapalat" w:hAnsi="GHEA Grapalat"/>
          <w:sz w:val="24"/>
          <w:szCs w:val="24"/>
          <w:lang w:val="hy-AM"/>
        </w:rPr>
        <w:t xml:space="preserve">ով </w:t>
      </w:r>
      <w:r w:rsidRPr="00D34E9F">
        <w:rPr>
          <w:rFonts w:ascii="GHEA Grapalat" w:hAnsi="GHEA Grapalat"/>
          <w:sz w:val="24"/>
          <w:szCs w:val="24"/>
          <w:lang w:val="hy-AM"/>
        </w:rPr>
        <w:lastRenderedPageBreak/>
        <w:t>Հանձնաժողովը 2022 թվականին</w:t>
      </w:r>
      <w:r w:rsidR="00EF3C75" w:rsidRPr="00D34E9F">
        <w:rPr>
          <w:rFonts w:ascii="GHEA Grapalat" w:hAnsi="GHEA Grapalat"/>
          <w:sz w:val="24"/>
          <w:szCs w:val="24"/>
          <w:lang w:val="hy-AM"/>
        </w:rPr>
        <w:t xml:space="preserve"> կշարունակի էլեկտրական էներգիայի, բնական գազի մատակարարման և օգտագործման, ինչպես նաև խմելու ջրի մատակարարման և ջրահեռացման (կեղտաջրերի մաքրման) ծառայությունների մատուցման կանոնների լրամշակումն ու կատարելագործումը, ինչը կնպաստի հանրային ծառայությունների ոլորտում մատակարար-սպառող կարգավորվող հարաբերությունների և մատուցվող ծառայությունների սպասարկման որակի ցուցանիշների բարելավմանը: </w:t>
      </w:r>
    </w:p>
    <w:p w:rsidR="00EF3C75" w:rsidRPr="00D34E9F" w:rsidRDefault="00EF3C75" w:rsidP="00D34E9F">
      <w:pPr>
        <w:pStyle w:val="ListParagraph"/>
        <w:numPr>
          <w:ilvl w:val="0"/>
          <w:numId w:val="25"/>
        </w:numPr>
        <w:spacing w:line="360" w:lineRule="auto"/>
        <w:ind w:left="0" w:firstLine="567"/>
        <w:jc w:val="both"/>
        <w:rPr>
          <w:rFonts w:ascii="GHEA Grapalat" w:hAnsi="GHEA Grapalat"/>
          <w:sz w:val="24"/>
          <w:szCs w:val="24"/>
          <w:lang w:val="hy-AM"/>
        </w:rPr>
      </w:pPr>
      <w:r w:rsidRPr="00D34E9F">
        <w:rPr>
          <w:rFonts w:ascii="GHEA Grapalat" w:hAnsi="GHEA Grapalat"/>
          <w:sz w:val="24"/>
          <w:szCs w:val="24"/>
          <w:lang w:val="hy-AM"/>
        </w:rPr>
        <w:t xml:space="preserve">2022 թվականի ընթացքում </w:t>
      </w:r>
      <w:r w:rsidR="00397966" w:rsidRPr="00D34E9F">
        <w:rPr>
          <w:rFonts w:ascii="GHEA Grapalat" w:hAnsi="GHEA Grapalat"/>
          <w:sz w:val="24"/>
          <w:szCs w:val="24"/>
          <w:lang w:val="hy-AM"/>
        </w:rPr>
        <w:t>կ</w:t>
      </w:r>
      <w:r w:rsidRPr="00D34E9F">
        <w:rPr>
          <w:rFonts w:ascii="GHEA Grapalat" w:hAnsi="GHEA Grapalat"/>
          <w:sz w:val="24"/>
          <w:szCs w:val="24"/>
          <w:lang w:val="hy-AM"/>
        </w:rPr>
        <w:t>շ</w:t>
      </w:r>
      <w:r w:rsidR="00397966" w:rsidRPr="00D34E9F">
        <w:rPr>
          <w:rFonts w:ascii="GHEA Grapalat" w:hAnsi="GHEA Grapalat"/>
          <w:sz w:val="24"/>
          <w:szCs w:val="24"/>
          <w:lang w:val="hy-AM"/>
        </w:rPr>
        <w:t>արունակվեն</w:t>
      </w:r>
      <w:r w:rsidRPr="00D34E9F">
        <w:rPr>
          <w:rFonts w:ascii="GHEA Grapalat" w:hAnsi="GHEA Grapalat"/>
          <w:sz w:val="24"/>
          <w:szCs w:val="24"/>
          <w:lang w:val="hy-AM"/>
        </w:rPr>
        <w:t xml:space="preserve"> աշխատանքները ենթակառուցվածքների զարգացման (այդ թվում՝ լիցենզիաների և ռադիոհաճախականությունների օգտագործման թույլտվությունների տրամադրմամբ) և ՀՀ բնակավայրերում ամրակցված (լարային և անլար տեխնոլոգիաների) լայնաշերտ ինտերնետ հասանելիության ծառայությունների զարգացման ուղղությամբ, որոնցով պայմանավորված</w:t>
      </w:r>
      <w:r w:rsidR="00397966" w:rsidRPr="00D34E9F">
        <w:rPr>
          <w:rFonts w:ascii="GHEA Grapalat" w:hAnsi="GHEA Grapalat"/>
          <w:sz w:val="24"/>
          <w:szCs w:val="24"/>
          <w:lang w:val="hy-AM"/>
        </w:rPr>
        <w:t>՝</w:t>
      </w:r>
      <w:r w:rsidRPr="00D34E9F">
        <w:rPr>
          <w:rFonts w:ascii="GHEA Grapalat" w:hAnsi="GHEA Grapalat"/>
          <w:sz w:val="24"/>
          <w:szCs w:val="24"/>
          <w:lang w:val="hy-AM"/>
        </w:rPr>
        <w:t xml:space="preserve"> ակնկալվում է լայնաշերտ տեխնոլոգիայի վրա հիմնված օպտիկամանրաթելային ցանցերի հասանելիության և ամրակցված լայնաշերտ ինտերնետ հասանելիության բաժանորդների թվաքանակի աճ 5-10-ական%, ինչպես նաև օգտագործված ընդհանուր լայնաշերտ ինտերնետ կապի հոսքերի աճ՝</w:t>
      </w:r>
      <w:r w:rsidR="00397966" w:rsidRPr="00D34E9F">
        <w:rPr>
          <w:rFonts w:ascii="GHEA Grapalat" w:hAnsi="GHEA Grapalat"/>
          <w:sz w:val="24"/>
          <w:szCs w:val="24"/>
          <w:lang w:val="hy-AM"/>
        </w:rPr>
        <w:t xml:space="preserve"> 30-50% միջակայքերում</w:t>
      </w:r>
      <w:r w:rsidRPr="00D34E9F">
        <w:rPr>
          <w:rFonts w:ascii="GHEA Grapalat" w:hAnsi="GHEA Grapalat"/>
          <w:sz w:val="24"/>
          <w:szCs w:val="24"/>
          <w:lang w:val="hy-AM"/>
        </w:rPr>
        <w:t>։</w:t>
      </w:r>
    </w:p>
    <w:p w:rsidR="00EF3C75" w:rsidRPr="003F68FB" w:rsidRDefault="00EF3C75" w:rsidP="00EF3C75">
      <w:pPr>
        <w:spacing w:line="360" w:lineRule="auto"/>
        <w:ind w:firstLine="720"/>
        <w:contextualSpacing/>
        <w:jc w:val="both"/>
        <w:rPr>
          <w:rFonts w:ascii="GHEA Grapalat" w:hAnsi="GHEA Grapalat"/>
          <w:lang w:val="hy-AM"/>
        </w:rPr>
      </w:pPr>
      <w:r w:rsidRPr="003F68FB">
        <w:rPr>
          <w:rFonts w:ascii="GHEA Grapalat" w:hAnsi="GHEA Grapalat"/>
          <w:lang w:val="hy-AM"/>
        </w:rPr>
        <w:t xml:space="preserve">Միևնույն ժամանակ, նկատի ունենալով ՀՀ էլեկտրոնային հաղորդակցության ոլորտի առկա ձեռքբերումները և ելնելով հանրային շարժական կապի 4G տեխնոլոգիայից դեպի 5G տեխնոլոգիայի ցանցերի սահուն անցումն ապահովող նորագույն սերնդի շարժական կապի ցանցերի զարգացման նկատառումներից՝  հաշվի առնելով </w:t>
      </w:r>
      <w:r w:rsidR="00397966" w:rsidRPr="00397966">
        <w:rPr>
          <w:rFonts w:ascii="GHEA Grapalat" w:hAnsi="GHEA Grapalat"/>
          <w:lang w:val="hy-AM"/>
        </w:rPr>
        <w:t xml:space="preserve">նաև </w:t>
      </w:r>
      <w:r w:rsidRPr="003F68FB">
        <w:rPr>
          <w:rFonts w:ascii="GHEA Grapalat" w:hAnsi="GHEA Grapalat"/>
          <w:lang w:val="hy-AM"/>
        </w:rPr>
        <w:t>ՀՀ էլեկտրոնային հաղորդակցության ծառայությունների շուկայի զարգացման միտումները, նշված լայնաշերտ տեխնոլոգիայի ցանցերի ներդրման համար անհրա</w:t>
      </w:r>
      <w:r w:rsidR="00397966">
        <w:rPr>
          <w:rFonts w:ascii="GHEA Grapalat" w:hAnsi="GHEA Grapalat"/>
          <w:lang w:val="hy-AM"/>
        </w:rPr>
        <w:t xml:space="preserve">ժեշտ ռադիոհաճախականությունները </w:t>
      </w:r>
      <w:r w:rsidR="00397966" w:rsidRPr="00397966">
        <w:rPr>
          <w:rFonts w:ascii="GHEA Grapalat" w:hAnsi="GHEA Grapalat"/>
          <w:lang w:val="hy-AM"/>
        </w:rPr>
        <w:t>Հ</w:t>
      </w:r>
      <w:r w:rsidRPr="003F68FB">
        <w:rPr>
          <w:rFonts w:ascii="GHEA Grapalat" w:hAnsi="GHEA Grapalat"/>
          <w:lang w:val="hy-AM"/>
        </w:rPr>
        <w:t>անձնաժող</w:t>
      </w:r>
      <w:r w:rsidR="00397966">
        <w:rPr>
          <w:rFonts w:ascii="GHEA Grapalat" w:hAnsi="GHEA Grapalat"/>
          <w:lang w:val="hy-AM"/>
        </w:rPr>
        <w:t>ովի տնօրինմանը հանձնվելուց հետո</w:t>
      </w:r>
      <w:r w:rsidRPr="003F68FB">
        <w:rPr>
          <w:rFonts w:ascii="GHEA Grapalat" w:hAnsi="GHEA Grapalat"/>
          <w:lang w:val="hy-AM"/>
        </w:rPr>
        <w:t xml:space="preserve"> նախատեսվում է ոլորտի իրավասու և շահագրգիռ պատկան այլ մարմինների հետ քննարկել այդ տիրույթները մրցութային հիմունքներով տրամադրելու տարբերակները։</w:t>
      </w:r>
    </w:p>
    <w:p w:rsidR="00EF3C75" w:rsidRPr="00D34E9F" w:rsidRDefault="00EF3C75" w:rsidP="00D34E9F">
      <w:pPr>
        <w:pStyle w:val="ListParagraph"/>
        <w:numPr>
          <w:ilvl w:val="0"/>
          <w:numId w:val="27"/>
        </w:numPr>
        <w:spacing w:line="360" w:lineRule="auto"/>
        <w:ind w:left="0" w:firstLine="567"/>
        <w:jc w:val="both"/>
        <w:rPr>
          <w:rFonts w:ascii="GHEA Grapalat" w:hAnsi="GHEA Grapalat"/>
          <w:sz w:val="24"/>
          <w:szCs w:val="24"/>
          <w:lang w:val="hy-AM"/>
        </w:rPr>
      </w:pPr>
      <w:bookmarkStart w:id="0" w:name="_Toc49246692"/>
      <w:r w:rsidRPr="00D34E9F">
        <w:rPr>
          <w:rFonts w:ascii="GHEA Grapalat" w:hAnsi="GHEA Grapalat"/>
          <w:sz w:val="24"/>
          <w:szCs w:val="24"/>
          <w:lang w:val="hy-AM"/>
        </w:rPr>
        <w:t>Հաշվի առնելով, որ Հանձնաժողովն առաջադրվել է ԵՄ Արևելյան գործընկերության երկրների հեռահաղորդակցության կարգավորողների ցանցի (EaPeReg) 2022 թվականի նախագահողի պաշտոնում</w:t>
      </w:r>
      <w:r w:rsidR="00397966" w:rsidRPr="00D34E9F">
        <w:rPr>
          <w:rFonts w:ascii="GHEA Grapalat" w:hAnsi="GHEA Grapalat"/>
          <w:sz w:val="24"/>
          <w:szCs w:val="24"/>
          <w:lang w:val="hy-AM"/>
        </w:rPr>
        <w:t>,</w:t>
      </w:r>
      <w:r w:rsidRPr="00D34E9F">
        <w:rPr>
          <w:rFonts w:ascii="GHEA Grapalat" w:hAnsi="GHEA Grapalat"/>
          <w:sz w:val="24"/>
          <w:szCs w:val="24"/>
          <w:lang w:val="hy-AM"/>
        </w:rPr>
        <w:t xml:space="preserve"> նախատեսվում է կազմակերպել և իրականացնել է EaPeReg ցանցի նախագահության շրջանակում ծրագրվող աշխատանքները, ինչպես նաև մասնակցել նշված ցանցում գործող 3 աշխատանքային խմբերի աշխատանքներին, որոնք առնչվում են նշված տարածաշրջանում միջազգային </w:t>
      </w:r>
      <w:r w:rsidRPr="00D34E9F">
        <w:rPr>
          <w:rFonts w:ascii="GHEA Grapalat" w:hAnsi="GHEA Grapalat"/>
          <w:sz w:val="24"/>
          <w:szCs w:val="24"/>
          <w:lang w:val="hy-AM"/>
        </w:rPr>
        <w:lastRenderedPageBreak/>
        <w:t>ռոումինգի միասնական տարածք ձևավորելուն և միջազգային ռոումինգ ծառայության սակագների նվազեցմանը, ԵՄ ԱլԳ երկրների և ԵՄ երկրների միջև միջազգային ռոումինգի միասնական տարածք ձևավորելու հնարավորությունն ուսումնասիրությանը, ռադիոհաճախականությունների տիրույթի տարածաշրջանային համաձայնագրի ստորագրմանն ու հետագա կիրարկմանը, Համաշխարհային բանկի հետ համատեղ մշակվող լայնաշերտ ինտերնետ հասանելիության զարգացման ռազմավարությանը, ենթակառուցվածքների քարտեզագրման համակարգի ներդրմանը, միասնական տեղեկատվական կենտրոնի ստեղծմանը և էլեկտրոնային հաղորդակցության ոլորտի օրենսդրական բարեփոխումների իրականացմանը։</w:t>
      </w:r>
      <w:bookmarkEnd w:id="0"/>
    </w:p>
    <w:p w:rsidR="00C41BE5" w:rsidRPr="00D34E9F" w:rsidRDefault="00C41BE5" w:rsidP="00D34E9F">
      <w:pPr>
        <w:pStyle w:val="Heading3"/>
        <w:numPr>
          <w:ilvl w:val="0"/>
          <w:numId w:val="27"/>
        </w:numPr>
        <w:spacing w:line="360" w:lineRule="auto"/>
        <w:ind w:left="0" w:firstLine="567"/>
        <w:jc w:val="both"/>
        <w:rPr>
          <w:rFonts w:ascii="GHEA Grapalat" w:hAnsi="GHEA Grapalat"/>
          <w:sz w:val="24"/>
          <w:szCs w:val="24"/>
          <w:lang w:val="hy-AM"/>
        </w:rPr>
      </w:pPr>
      <w:r w:rsidRPr="00C41BE5">
        <w:rPr>
          <w:rFonts w:ascii="GHEA Grapalat" w:hAnsi="GHEA Grapalat"/>
          <w:sz w:val="24"/>
          <w:szCs w:val="24"/>
          <w:lang w:val="hy-AM"/>
        </w:rPr>
        <w:t xml:space="preserve">2022 </w:t>
      </w:r>
      <w:r w:rsidRPr="00C41BE5">
        <w:rPr>
          <w:rFonts w:ascii="GHEA Grapalat" w:hAnsi="GHEA Grapalat" w:cs="Sylfaen"/>
          <w:sz w:val="24"/>
          <w:szCs w:val="24"/>
          <w:lang w:val="hy-AM"/>
        </w:rPr>
        <w:t>թվականին</w:t>
      </w:r>
      <w:r w:rsidRPr="00C41BE5">
        <w:rPr>
          <w:rFonts w:ascii="GHEA Grapalat" w:hAnsi="GHEA Grapalat" w:cs="Cambria"/>
          <w:sz w:val="24"/>
          <w:szCs w:val="24"/>
          <w:lang w:val="hy-AM"/>
        </w:rPr>
        <w:t xml:space="preserve"> </w:t>
      </w:r>
      <w:r w:rsidR="00C12B0C" w:rsidRPr="00C12B0C">
        <w:rPr>
          <w:rFonts w:ascii="GHEA Grapalat" w:hAnsi="GHEA Grapalat" w:cs="Cambria"/>
          <w:sz w:val="24"/>
          <w:szCs w:val="24"/>
          <w:lang w:val="hy-AM"/>
        </w:rPr>
        <w:t>Հ</w:t>
      </w:r>
      <w:r w:rsidRPr="00C41BE5">
        <w:rPr>
          <w:rFonts w:ascii="GHEA Grapalat" w:hAnsi="GHEA Grapalat" w:cs="Sylfaen"/>
          <w:sz w:val="24"/>
          <w:szCs w:val="24"/>
          <w:lang w:val="hy-AM"/>
        </w:rPr>
        <w:t>անձնաժողովի</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վերահսկողության</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ներքո</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կգտնվի</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կարգավորվող</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ընկերությունների</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կողմից</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Հայաստանի</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Հանրապետության</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պետական</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բյուջե</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մուտքերի</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ապահովման</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գործընթացը՝</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լիցենզիաների</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տուրքերի</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ռադիոհաճախականությունների</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տրամադրման</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և</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օգտագործման</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վճարների</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կարգավորման</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պարտադիր</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վճարների</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կարգավորվող</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ոլորտներում</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հանձնաժողովի</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կողմից</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կիրառվող</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տուգանքների</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ինչպես</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նաև</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կայանները</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լիցենզիաներով</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ամրագրված</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ժամանակահատվածում</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չգործարկելու</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լիցենզիայի</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պայմանները</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չկատարելու</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կամ</w:t>
      </w:r>
      <w:r w:rsidRPr="00C41BE5">
        <w:rPr>
          <w:rFonts w:ascii="GHEA Grapalat" w:hAnsi="GHEA Grapalat" w:cs="Cambria"/>
          <w:sz w:val="24"/>
          <w:szCs w:val="24"/>
          <w:lang w:val="hy-AM"/>
        </w:rPr>
        <w:t xml:space="preserve"> </w:t>
      </w:r>
      <w:r w:rsidRPr="00C41BE5">
        <w:rPr>
          <w:rFonts w:ascii="GHEA Grapalat" w:hAnsi="GHEA Grapalat" w:cs="Sylfaen"/>
          <w:sz w:val="24"/>
          <w:szCs w:val="24"/>
          <w:lang w:val="hy-AM"/>
        </w:rPr>
        <w:t>ոչ</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պատշաճ</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կատարելու</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համար</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գանձվող</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ֆինանսական</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երաշխիքների</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գծով</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վճարումների</w:t>
      </w:r>
      <w:r w:rsidRPr="00C41BE5">
        <w:rPr>
          <w:rFonts w:ascii="GHEA Grapalat" w:hAnsi="GHEA Grapalat" w:cs="GHEA Grapalat"/>
          <w:sz w:val="24"/>
          <w:szCs w:val="24"/>
          <w:lang w:val="hy-AM"/>
        </w:rPr>
        <w:t xml:space="preserve"> </w:t>
      </w:r>
      <w:r w:rsidRPr="00C41BE5">
        <w:rPr>
          <w:rFonts w:ascii="GHEA Grapalat" w:hAnsi="GHEA Grapalat" w:cs="Sylfaen"/>
          <w:sz w:val="24"/>
          <w:szCs w:val="24"/>
          <w:lang w:val="hy-AM"/>
        </w:rPr>
        <w:t>մասով</w:t>
      </w:r>
      <w:r w:rsidRPr="00C41BE5">
        <w:rPr>
          <w:rFonts w:ascii="GHEA Grapalat" w:hAnsi="GHEA Grapalat" w:cs="Cambria"/>
          <w:sz w:val="24"/>
          <w:szCs w:val="24"/>
          <w:lang w:val="hy-AM"/>
        </w:rPr>
        <w:t>:</w:t>
      </w:r>
      <w:r w:rsidR="00D34E9F">
        <w:rPr>
          <w:rFonts w:ascii="GHEA Grapalat" w:hAnsi="GHEA Grapalat" w:cs="Cambria"/>
          <w:sz w:val="24"/>
          <w:szCs w:val="24"/>
          <w:lang w:val="hy-AM"/>
        </w:rPr>
        <w:t xml:space="preserve"> Ը</w:t>
      </w:r>
      <w:r w:rsidRPr="00D34E9F">
        <w:rPr>
          <w:rFonts w:ascii="GHEA Grapalat" w:hAnsi="GHEA Grapalat" w:cs="Sylfaen"/>
          <w:sz w:val="24"/>
          <w:szCs w:val="24"/>
          <w:lang w:val="hy-AM"/>
        </w:rPr>
        <w:t>ստ</w:t>
      </w:r>
      <w:r w:rsidRPr="00D34E9F">
        <w:rPr>
          <w:rFonts w:ascii="GHEA Grapalat" w:hAnsi="GHEA Grapalat" w:cs="Cambria"/>
          <w:sz w:val="24"/>
          <w:szCs w:val="24"/>
          <w:lang w:val="hy-AM"/>
        </w:rPr>
        <w:t xml:space="preserve"> </w:t>
      </w:r>
      <w:r w:rsidRPr="00D34E9F">
        <w:rPr>
          <w:rFonts w:ascii="GHEA Grapalat" w:hAnsi="GHEA Grapalat" w:cs="Sylfaen"/>
          <w:sz w:val="24"/>
          <w:szCs w:val="24"/>
          <w:lang w:val="hy-AM"/>
        </w:rPr>
        <w:t>կանխատեսումների՝</w:t>
      </w:r>
      <w:r w:rsidRPr="00D34E9F">
        <w:rPr>
          <w:rFonts w:ascii="GHEA Grapalat" w:hAnsi="GHEA Grapalat" w:cs="Cambria"/>
          <w:sz w:val="24"/>
          <w:szCs w:val="24"/>
          <w:lang w:val="hy-AM"/>
        </w:rPr>
        <w:t xml:space="preserve"> 2022 </w:t>
      </w:r>
      <w:r w:rsidRPr="00D34E9F">
        <w:rPr>
          <w:rFonts w:ascii="GHEA Grapalat" w:hAnsi="GHEA Grapalat" w:cs="Sylfaen"/>
          <w:sz w:val="24"/>
          <w:szCs w:val="24"/>
          <w:lang w:val="hy-AM"/>
        </w:rPr>
        <w:t>թվականին</w:t>
      </w:r>
      <w:r w:rsidRPr="00D34E9F">
        <w:rPr>
          <w:rFonts w:ascii="GHEA Grapalat" w:hAnsi="GHEA Grapalat" w:cs="Cambria"/>
          <w:sz w:val="24"/>
          <w:szCs w:val="24"/>
          <w:lang w:val="hy-AM"/>
        </w:rPr>
        <w:t xml:space="preserve"> </w:t>
      </w:r>
      <w:r w:rsidRPr="00D34E9F">
        <w:rPr>
          <w:rFonts w:ascii="GHEA Grapalat" w:hAnsi="GHEA Grapalat" w:cs="Sylfaen"/>
          <w:sz w:val="24"/>
          <w:szCs w:val="24"/>
          <w:lang w:val="hy-AM"/>
        </w:rPr>
        <w:t>նշված</w:t>
      </w:r>
      <w:r w:rsidRPr="00D34E9F">
        <w:rPr>
          <w:rFonts w:ascii="GHEA Grapalat" w:hAnsi="GHEA Grapalat" w:cs="Cambria"/>
          <w:sz w:val="24"/>
          <w:szCs w:val="24"/>
          <w:lang w:val="hy-AM"/>
        </w:rPr>
        <w:t xml:space="preserve"> </w:t>
      </w:r>
      <w:r w:rsidRPr="00D34E9F">
        <w:rPr>
          <w:rFonts w:ascii="GHEA Grapalat" w:hAnsi="GHEA Grapalat" w:cs="Sylfaen"/>
          <w:sz w:val="24"/>
          <w:szCs w:val="24"/>
          <w:lang w:val="hy-AM"/>
        </w:rPr>
        <w:t>աղբյուրներից</w:t>
      </w:r>
      <w:r w:rsidRPr="00D34E9F">
        <w:rPr>
          <w:rFonts w:ascii="GHEA Grapalat" w:hAnsi="GHEA Grapalat" w:cs="Cambria"/>
          <w:sz w:val="24"/>
          <w:szCs w:val="24"/>
          <w:lang w:val="hy-AM"/>
        </w:rPr>
        <w:t xml:space="preserve"> </w:t>
      </w:r>
      <w:r w:rsidRPr="00D34E9F">
        <w:rPr>
          <w:rFonts w:ascii="GHEA Grapalat" w:hAnsi="GHEA Grapalat" w:cs="Sylfaen"/>
          <w:sz w:val="24"/>
          <w:szCs w:val="24"/>
          <w:lang w:val="hy-AM"/>
        </w:rPr>
        <w:t>պետական</w:t>
      </w:r>
      <w:r w:rsidRPr="00D34E9F">
        <w:rPr>
          <w:rFonts w:ascii="GHEA Grapalat" w:hAnsi="GHEA Grapalat" w:cs="Cambria"/>
          <w:sz w:val="24"/>
          <w:szCs w:val="24"/>
          <w:lang w:val="hy-AM"/>
        </w:rPr>
        <w:t xml:space="preserve"> </w:t>
      </w:r>
      <w:r w:rsidRPr="00D34E9F">
        <w:rPr>
          <w:rFonts w:ascii="GHEA Grapalat" w:hAnsi="GHEA Grapalat" w:cs="Sylfaen"/>
          <w:sz w:val="24"/>
          <w:szCs w:val="24"/>
          <w:lang w:val="hy-AM"/>
        </w:rPr>
        <w:t>բյուջե</w:t>
      </w:r>
      <w:r w:rsidRPr="00D34E9F">
        <w:rPr>
          <w:rFonts w:ascii="GHEA Grapalat" w:hAnsi="GHEA Grapalat" w:cs="Cambria"/>
          <w:sz w:val="24"/>
          <w:szCs w:val="24"/>
          <w:lang w:val="hy-AM"/>
        </w:rPr>
        <w:t xml:space="preserve"> </w:t>
      </w:r>
      <w:r w:rsidRPr="00D34E9F">
        <w:rPr>
          <w:rFonts w:ascii="GHEA Grapalat" w:hAnsi="GHEA Grapalat" w:cs="Sylfaen"/>
          <w:sz w:val="24"/>
          <w:szCs w:val="24"/>
          <w:lang w:val="hy-AM"/>
        </w:rPr>
        <w:t>կփոխանցվի</w:t>
      </w:r>
      <w:r w:rsidRPr="00D34E9F">
        <w:rPr>
          <w:rFonts w:ascii="GHEA Grapalat" w:hAnsi="GHEA Grapalat" w:cs="Cambria"/>
          <w:sz w:val="24"/>
          <w:szCs w:val="24"/>
          <w:lang w:val="hy-AM"/>
        </w:rPr>
        <w:t xml:space="preserve"> </w:t>
      </w:r>
      <w:r w:rsidRPr="00D34E9F">
        <w:rPr>
          <w:rFonts w:ascii="GHEA Grapalat" w:hAnsi="GHEA Grapalat" w:cs="Sylfaen"/>
          <w:sz w:val="24"/>
          <w:szCs w:val="24"/>
          <w:lang w:val="hy-AM"/>
        </w:rPr>
        <w:t>շուրջ</w:t>
      </w:r>
      <w:r w:rsidRPr="00D34E9F">
        <w:rPr>
          <w:rFonts w:ascii="GHEA Grapalat" w:hAnsi="GHEA Grapalat" w:cs="Cambria"/>
          <w:sz w:val="24"/>
          <w:szCs w:val="24"/>
          <w:lang w:val="hy-AM"/>
        </w:rPr>
        <w:t xml:space="preserve"> 9.3 </w:t>
      </w:r>
      <w:r w:rsidRPr="00D34E9F">
        <w:rPr>
          <w:rFonts w:ascii="GHEA Grapalat" w:hAnsi="GHEA Grapalat" w:cs="Sylfaen"/>
          <w:sz w:val="24"/>
          <w:szCs w:val="24"/>
          <w:lang w:val="hy-AM"/>
        </w:rPr>
        <w:t>մլրդ</w:t>
      </w:r>
      <w:r w:rsidRPr="00D34E9F">
        <w:rPr>
          <w:rFonts w:ascii="GHEA Grapalat" w:hAnsi="GHEA Grapalat" w:cs="Cambria"/>
          <w:sz w:val="24"/>
          <w:szCs w:val="24"/>
          <w:lang w:val="hy-AM"/>
        </w:rPr>
        <w:t xml:space="preserve"> </w:t>
      </w:r>
      <w:r w:rsidRPr="00D34E9F">
        <w:rPr>
          <w:rFonts w:ascii="GHEA Grapalat" w:hAnsi="GHEA Grapalat" w:cs="Sylfaen"/>
          <w:sz w:val="24"/>
          <w:szCs w:val="24"/>
          <w:lang w:val="hy-AM"/>
        </w:rPr>
        <w:t>դրամ</w:t>
      </w:r>
      <w:r w:rsidR="00001211" w:rsidRPr="00D34E9F">
        <w:rPr>
          <w:rFonts w:ascii="GHEA Grapalat" w:hAnsi="GHEA Grapalat" w:cs="Cambria"/>
          <w:sz w:val="24"/>
          <w:szCs w:val="24"/>
          <w:lang w:val="hy-AM"/>
        </w:rPr>
        <w:t>:</w:t>
      </w:r>
    </w:p>
    <w:p w:rsidR="009826EB" w:rsidRPr="00411AFC" w:rsidRDefault="00B446E0" w:rsidP="00C12B0C">
      <w:pPr>
        <w:pStyle w:val="namak"/>
        <w:spacing w:line="360" w:lineRule="auto"/>
        <w:ind w:firstLine="708"/>
        <w:rPr>
          <w:color w:val="000000"/>
          <w:lang w:val="hy-AM"/>
        </w:rPr>
      </w:pPr>
      <w:r w:rsidRPr="00B446E0">
        <w:rPr>
          <w:color w:val="000000"/>
          <w:lang w:val="hy-AM"/>
        </w:rPr>
        <w:t xml:space="preserve">Ձեզ է ուղարկվում </w:t>
      </w:r>
      <w:r w:rsidR="00514010" w:rsidRPr="00514010">
        <w:rPr>
          <w:color w:val="000000"/>
          <w:lang w:val="hy-AM"/>
        </w:rPr>
        <w:t xml:space="preserve">նաև </w:t>
      </w:r>
      <w:r w:rsidRPr="00B446E0">
        <w:rPr>
          <w:color w:val="000000"/>
          <w:lang w:val="hy-AM"/>
        </w:rPr>
        <w:t>Հանձնա</w:t>
      </w:r>
      <w:r>
        <w:rPr>
          <w:color w:val="000000"/>
          <w:lang w:val="hy-AM"/>
        </w:rPr>
        <w:t>ժողովի պահպանմ</w:t>
      </w:r>
      <w:r w:rsidRPr="00B446E0">
        <w:rPr>
          <w:color w:val="000000"/>
          <w:lang w:val="hy-AM"/>
        </w:rPr>
        <w:t xml:space="preserve">ան ծախսերի </w:t>
      </w:r>
      <w:r>
        <w:rPr>
          <w:lang w:val="hy-AM"/>
        </w:rPr>
        <w:t>համապատասխան միջոցառումների գծով ոչ ֆինանսական ցուցանիշները ներկայացնող աղյուսակ</w:t>
      </w:r>
      <w:r w:rsidR="00411AFC">
        <w:rPr>
          <w:lang w:val="hy-AM"/>
        </w:rPr>
        <w:t>ի լրամշակված տարբերակը</w:t>
      </w:r>
      <w:r w:rsidR="00411AFC" w:rsidRPr="00411AFC">
        <w:rPr>
          <w:lang w:val="hy-AM"/>
        </w:rPr>
        <w:t>:</w:t>
      </w:r>
    </w:p>
    <w:p w:rsidR="00897960" w:rsidRPr="00897960" w:rsidRDefault="00897960" w:rsidP="00B34970">
      <w:pPr>
        <w:pStyle w:val="namakihasceater"/>
      </w:pPr>
    </w:p>
    <w:p w:rsidR="00B34970" w:rsidRPr="002F0148" w:rsidRDefault="00B34970" w:rsidP="00B34970">
      <w:pPr>
        <w:pStyle w:val="namakihasceater"/>
        <w:ind w:firstLine="708"/>
      </w:pPr>
    </w:p>
    <w:p w:rsidR="006E60A1" w:rsidRPr="003A516A" w:rsidRDefault="006E60A1" w:rsidP="00B34970">
      <w:pPr>
        <w:pStyle w:val="namakihasceater"/>
        <w:ind w:firstLine="708"/>
      </w:pPr>
      <w:r w:rsidRPr="00FB5BE8">
        <w:t>Հարգանքով՝</w:t>
      </w:r>
    </w:p>
    <w:p w:rsidR="00897960" w:rsidRPr="00F77F0A" w:rsidRDefault="00897960" w:rsidP="00B34970">
      <w:pPr>
        <w:pStyle w:val="namakihasceater"/>
      </w:pPr>
    </w:p>
    <w:p w:rsidR="00B158B0" w:rsidRPr="00B34970" w:rsidRDefault="0001730F" w:rsidP="00B34970">
      <w:pPr>
        <w:pStyle w:val="namakihasceater"/>
        <w:ind w:left="6372" w:firstLine="708"/>
        <w:rPr>
          <w:sz w:val="20"/>
          <w:szCs w:val="20"/>
        </w:rPr>
      </w:pPr>
      <w:r w:rsidRPr="003F68FB">
        <w:t xml:space="preserve">      </w:t>
      </w:r>
      <w:r w:rsidR="00B34970" w:rsidRPr="00B34970">
        <w:t xml:space="preserve">Գ. </w:t>
      </w:r>
      <w:r w:rsidR="00B34970">
        <w:t>Բաղրամյան</w:t>
      </w:r>
    </w:p>
    <w:p w:rsidR="00B158B0" w:rsidRPr="00B158B0" w:rsidRDefault="00AD2682" w:rsidP="00B158B0">
      <w:pPr>
        <w:rPr>
          <w:lang w:val="hy-AM"/>
        </w:rPr>
      </w:pPr>
      <w:r>
        <w:rPr>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2pt;height:95.8pt">
            <v:imagedata r:id="rId9" o:title=""/>
            <o:lock v:ext="edit" ungrouping="t" rotation="t" cropping="t" verticies="t" text="t" grouping="t"/>
            <o:signatureline v:ext="edit" id="{90CAD64E-39E4-47EE-9FBA-939C0C84BA8F}" provid="{00000000-0000-0000-0000-000000000000}" issignatureline="t"/>
          </v:shape>
        </w:pict>
      </w:r>
      <w:bookmarkStart w:id="1" w:name="_GoBack"/>
      <w:bookmarkEnd w:id="1"/>
    </w:p>
    <w:p w:rsidR="00B34970" w:rsidRPr="003F68FB" w:rsidRDefault="00B34970" w:rsidP="00B158B0">
      <w:pPr>
        <w:rPr>
          <w:lang w:val="hy-AM"/>
        </w:rPr>
      </w:pPr>
    </w:p>
    <w:p w:rsidR="00890466" w:rsidRPr="004A21A6" w:rsidRDefault="00C41BE5" w:rsidP="003A516A">
      <w:pPr>
        <w:pStyle w:val="katarox"/>
        <w:rPr>
          <w:lang w:val="hy-AM"/>
        </w:rPr>
      </w:pPr>
      <w:r>
        <w:rPr>
          <w:rFonts w:cs="Sylfaen"/>
          <w:b w:val="0"/>
          <w:sz w:val="20"/>
          <w:szCs w:val="20"/>
        </w:rPr>
        <w:t>Կ</w:t>
      </w:r>
      <w:r w:rsidR="00B158B0" w:rsidRPr="00B158B0">
        <w:rPr>
          <w:rFonts w:cs="Sylfaen"/>
          <w:b w:val="0"/>
          <w:sz w:val="20"/>
          <w:szCs w:val="20"/>
          <w:lang w:val="hy-AM"/>
        </w:rPr>
        <w:t>ատարող</w:t>
      </w:r>
      <w:r w:rsidR="00B158B0" w:rsidRPr="00B158B0">
        <w:rPr>
          <w:rFonts w:cs="Sylfaen"/>
          <w:b w:val="0"/>
          <w:noProof/>
          <w:sz w:val="20"/>
          <w:szCs w:val="20"/>
          <w:lang w:val="hy-AM"/>
        </w:rPr>
        <w:t>՝</w:t>
      </w:r>
      <w:r w:rsidR="00B158B0" w:rsidRPr="00B158B0">
        <w:rPr>
          <w:b w:val="0"/>
          <w:noProof/>
          <w:sz w:val="20"/>
          <w:szCs w:val="20"/>
          <w:lang w:val="hy-AM"/>
        </w:rPr>
        <w:t xml:space="preserve"> </w:t>
      </w:r>
      <w:r w:rsidR="00B158B0" w:rsidRPr="00B158B0">
        <w:rPr>
          <w:b w:val="0"/>
          <w:sz w:val="20"/>
          <w:szCs w:val="20"/>
          <w:lang w:val="hy-AM"/>
        </w:rPr>
        <w:t xml:space="preserve">Լ. Մկրտչյան </w:t>
      </w:r>
      <w:r w:rsidR="00B158B0" w:rsidRPr="00B158B0">
        <w:rPr>
          <w:b w:val="0"/>
          <w:sz w:val="20"/>
          <w:szCs w:val="20"/>
        </w:rPr>
        <w:sym w:font="Wingdings" w:char="F028"/>
      </w:r>
      <w:r w:rsidR="00B158B0" w:rsidRPr="00B158B0">
        <w:rPr>
          <w:b w:val="0"/>
          <w:sz w:val="20"/>
          <w:szCs w:val="20"/>
          <w:lang w:val="hy-AM"/>
        </w:rPr>
        <w:t>525340-110</w:t>
      </w:r>
      <w:r w:rsidR="006D4F58" w:rsidRPr="004A21A6">
        <w:rPr>
          <w:lang w:val="hy-AM"/>
        </w:rPr>
        <w:tab/>
      </w:r>
    </w:p>
    <w:p w:rsidR="00551EB2" w:rsidRPr="00384A50" w:rsidRDefault="00551EB2" w:rsidP="00B158B0">
      <w:pPr>
        <w:pStyle w:val="katarox"/>
        <w:spacing w:line="720" w:lineRule="auto"/>
        <w:rPr>
          <w:rFonts w:cs="Sylfaen"/>
          <w:b w:val="0"/>
          <w:sz w:val="20"/>
          <w:szCs w:val="20"/>
          <w:lang w:val="hy-AM"/>
        </w:rPr>
      </w:pPr>
    </w:p>
    <w:sectPr w:rsidR="00551EB2" w:rsidRPr="00384A50" w:rsidSect="00AD2682">
      <w:pgSz w:w="11906" w:h="16838"/>
      <w:pgMar w:top="993" w:right="991" w:bottom="54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2BB" w:rsidRDefault="007352BB" w:rsidP="00B9608B">
      <w:r>
        <w:separator/>
      </w:r>
    </w:p>
  </w:endnote>
  <w:endnote w:type="continuationSeparator" w:id="0">
    <w:p w:rsidR="007352BB" w:rsidRDefault="007352BB" w:rsidP="00B9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4002EFF" w:usb1="C000247B" w:usb2="00000009" w:usb3="00000000" w:csb0="000001FF" w:csb1="00000000"/>
  </w:font>
  <w:font w:name="ArTarumianTime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500000000000000"/>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Dallak Time">
    <w:panose1 w:val="020272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2BB" w:rsidRDefault="007352BB" w:rsidP="00B9608B">
      <w:r>
        <w:separator/>
      </w:r>
    </w:p>
  </w:footnote>
  <w:footnote w:type="continuationSeparator" w:id="0">
    <w:p w:rsidR="007352BB" w:rsidRDefault="007352BB" w:rsidP="00B960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29CC6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60BD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A61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7880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3C85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96F4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0CB9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B68D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F075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52CC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D3C9E"/>
    <w:multiLevelType w:val="hybridMultilevel"/>
    <w:tmpl w:val="26804BE6"/>
    <w:lvl w:ilvl="0" w:tplc="0C20AA4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01C7500D"/>
    <w:multiLevelType w:val="hybridMultilevel"/>
    <w:tmpl w:val="621AFA4A"/>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068C64E8"/>
    <w:multiLevelType w:val="hybridMultilevel"/>
    <w:tmpl w:val="8E42E9CE"/>
    <w:lvl w:ilvl="0" w:tplc="64C43932">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0D3A2075"/>
    <w:multiLevelType w:val="hybridMultilevel"/>
    <w:tmpl w:val="9934D3C0"/>
    <w:lvl w:ilvl="0" w:tplc="F7D0A952">
      <w:start w:val="1"/>
      <w:numFmt w:val="decimal"/>
      <w:lvlText w:val="%1."/>
      <w:lvlJc w:val="left"/>
      <w:pPr>
        <w:ind w:left="1069" w:hanging="360"/>
      </w:pPr>
      <w:rPr>
        <w:rFonts w:ascii="GHEA Grapalat" w:hAnsi="GHEA Grapalat" w:hint="default"/>
        <w:b w:val="0"/>
        <w:i w:val="0"/>
        <w:sz w:val="24"/>
        <w:szCs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10CE62DE"/>
    <w:multiLevelType w:val="hybridMultilevel"/>
    <w:tmpl w:val="41525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DB5960"/>
    <w:multiLevelType w:val="hybridMultilevel"/>
    <w:tmpl w:val="4E662F30"/>
    <w:lvl w:ilvl="0" w:tplc="104698A0">
      <w:start w:val="1"/>
      <w:numFmt w:val="decimal"/>
      <w:lvlText w:val="%1."/>
      <w:lvlJc w:val="left"/>
      <w:pPr>
        <w:ind w:left="757" w:hanging="360"/>
      </w:pPr>
      <w:rPr>
        <w:rFonts w:ascii="GHEA Grapalat" w:eastAsia="Times New Roman" w:hAnsi="GHEA Grapalat" w:cs="Times New Roman"/>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6" w15:restartNumberingAfterBreak="0">
    <w:nsid w:val="1DD10F63"/>
    <w:multiLevelType w:val="hybridMultilevel"/>
    <w:tmpl w:val="19AC22F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E085EC7"/>
    <w:multiLevelType w:val="hybridMultilevel"/>
    <w:tmpl w:val="E67CCB34"/>
    <w:lvl w:ilvl="0" w:tplc="64208DD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2F1D34E3"/>
    <w:multiLevelType w:val="hybridMultilevel"/>
    <w:tmpl w:val="3912D798"/>
    <w:lvl w:ilvl="0" w:tplc="608C533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61D7F1B"/>
    <w:multiLevelType w:val="hybridMultilevel"/>
    <w:tmpl w:val="25D6F856"/>
    <w:lvl w:ilvl="0" w:tplc="0409000B">
      <w:start w:val="1"/>
      <w:numFmt w:val="bullet"/>
      <w:lvlText w:val=""/>
      <w:lvlJc w:val="left"/>
      <w:pPr>
        <w:ind w:left="1146" w:hanging="360"/>
      </w:pPr>
      <w:rPr>
        <w:rFonts w:ascii="Wingdings" w:hAnsi="Wingdings"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50336C08"/>
    <w:multiLevelType w:val="hybridMultilevel"/>
    <w:tmpl w:val="62D056C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1" w15:restartNumberingAfterBreak="0">
    <w:nsid w:val="53AD4A91"/>
    <w:multiLevelType w:val="hybridMultilevel"/>
    <w:tmpl w:val="8584AB06"/>
    <w:lvl w:ilvl="0" w:tplc="2BEC49A4">
      <w:start w:val="1"/>
      <w:numFmt w:val="decimal"/>
      <w:lvlText w:val="%1."/>
      <w:lvlJc w:val="left"/>
      <w:pPr>
        <w:ind w:left="720" w:hanging="360"/>
      </w:pPr>
      <w:rPr>
        <w:rFonts w:ascii="GHEA Grapalat" w:hAnsi="GHEA Grapalat"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8E1A31"/>
    <w:multiLevelType w:val="hybridMultilevel"/>
    <w:tmpl w:val="8E9A40D4"/>
    <w:lvl w:ilvl="0" w:tplc="D14E4174">
      <w:start w:val="1"/>
      <w:numFmt w:val="upperLetter"/>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3" w15:restartNumberingAfterBreak="0">
    <w:nsid w:val="61C05579"/>
    <w:multiLevelType w:val="hybridMultilevel"/>
    <w:tmpl w:val="C41AAED8"/>
    <w:lvl w:ilvl="0" w:tplc="47EA7292">
      <w:start w:val="1"/>
      <w:numFmt w:val="decimal"/>
      <w:lvlText w:val="%1."/>
      <w:lvlJc w:val="left"/>
      <w:pPr>
        <w:ind w:left="1069" w:hanging="360"/>
      </w:pPr>
      <w:rPr>
        <w:rFonts w:eastAsiaTheme="minorHAnsi"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2551873"/>
    <w:multiLevelType w:val="hybridMultilevel"/>
    <w:tmpl w:val="48044D7C"/>
    <w:lvl w:ilvl="0" w:tplc="04090011">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5" w15:restartNumberingAfterBreak="0">
    <w:nsid w:val="6DC917A6"/>
    <w:multiLevelType w:val="hybridMultilevel"/>
    <w:tmpl w:val="D9981DCA"/>
    <w:lvl w:ilvl="0" w:tplc="B854063E">
      <w:start w:val="1"/>
      <w:numFmt w:val="decimal"/>
      <w:lvlText w:val="%1."/>
      <w:lvlJc w:val="left"/>
      <w:pPr>
        <w:ind w:left="1068" w:hanging="360"/>
      </w:pPr>
      <w:rPr>
        <w:rFonts w:eastAsiaTheme="minorHAnsi" w:cstheme="minorBidi" w:hint="default"/>
        <w:color w:val="auto"/>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6" w15:restartNumberingAfterBreak="0">
    <w:nsid w:val="7AC94BF4"/>
    <w:multiLevelType w:val="hybridMultilevel"/>
    <w:tmpl w:val="1332B1E8"/>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2"/>
  </w:num>
  <w:num w:numId="13">
    <w:abstractNumId w:val="25"/>
  </w:num>
  <w:num w:numId="14">
    <w:abstractNumId w:val="24"/>
  </w:num>
  <w:num w:numId="15">
    <w:abstractNumId w:val="18"/>
  </w:num>
  <w:num w:numId="16">
    <w:abstractNumId w:val="23"/>
  </w:num>
  <w:num w:numId="17">
    <w:abstractNumId w:val="10"/>
  </w:num>
  <w:num w:numId="18">
    <w:abstractNumId w:val="12"/>
  </w:num>
  <w:num w:numId="19">
    <w:abstractNumId w:val="14"/>
  </w:num>
  <w:num w:numId="20">
    <w:abstractNumId w:val="17"/>
  </w:num>
  <w:num w:numId="21">
    <w:abstractNumId w:val="13"/>
  </w:num>
  <w:num w:numId="22">
    <w:abstractNumId w:val="21"/>
  </w:num>
  <w:num w:numId="23">
    <w:abstractNumId w:val="19"/>
  </w:num>
  <w:num w:numId="24">
    <w:abstractNumId w:val="26"/>
  </w:num>
  <w:num w:numId="25">
    <w:abstractNumId w:val="11"/>
  </w:num>
  <w:num w:numId="26">
    <w:abstractNumId w:val="20"/>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03364"/>
    <w:rsid w:val="00000761"/>
    <w:rsid w:val="00001009"/>
    <w:rsid w:val="00001211"/>
    <w:rsid w:val="00001EAF"/>
    <w:rsid w:val="00003B80"/>
    <w:rsid w:val="00007956"/>
    <w:rsid w:val="00011F86"/>
    <w:rsid w:val="0001214A"/>
    <w:rsid w:val="00013A9A"/>
    <w:rsid w:val="00014DE4"/>
    <w:rsid w:val="0001707B"/>
    <w:rsid w:val="0001730F"/>
    <w:rsid w:val="00017615"/>
    <w:rsid w:val="000200EC"/>
    <w:rsid w:val="00025D5C"/>
    <w:rsid w:val="00027D75"/>
    <w:rsid w:val="00030B50"/>
    <w:rsid w:val="00036E1B"/>
    <w:rsid w:val="00040CFF"/>
    <w:rsid w:val="00044DC7"/>
    <w:rsid w:val="00047D35"/>
    <w:rsid w:val="0005774B"/>
    <w:rsid w:val="000647B7"/>
    <w:rsid w:val="000651EF"/>
    <w:rsid w:val="00075988"/>
    <w:rsid w:val="000779D5"/>
    <w:rsid w:val="0008248C"/>
    <w:rsid w:val="000A02F7"/>
    <w:rsid w:val="000A2E74"/>
    <w:rsid w:val="000A42C6"/>
    <w:rsid w:val="000A452B"/>
    <w:rsid w:val="000B0658"/>
    <w:rsid w:val="000B0E35"/>
    <w:rsid w:val="000B4139"/>
    <w:rsid w:val="000B675B"/>
    <w:rsid w:val="000C16A1"/>
    <w:rsid w:val="000D0417"/>
    <w:rsid w:val="000D12F6"/>
    <w:rsid w:val="000D2D6A"/>
    <w:rsid w:val="000D33F7"/>
    <w:rsid w:val="000D348E"/>
    <w:rsid w:val="000D38D3"/>
    <w:rsid w:val="000D7A70"/>
    <w:rsid w:val="000D7E99"/>
    <w:rsid w:val="000E4751"/>
    <w:rsid w:val="000E644A"/>
    <w:rsid w:val="000F0A0A"/>
    <w:rsid w:val="000F5560"/>
    <w:rsid w:val="00102A9B"/>
    <w:rsid w:val="00106D0A"/>
    <w:rsid w:val="00131411"/>
    <w:rsid w:val="00133B96"/>
    <w:rsid w:val="00134EAF"/>
    <w:rsid w:val="00141ED2"/>
    <w:rsid w:val="00142460"/>
    <w:rsid w:val="001456E1"/>
    <w:rsid w:val="001464A7"/>
    <w:rsid w:val="00150E1E"/>
    <w:rsid w:val="00153719"/>
    <w:rsid w:val="001553EF"/>
    <w:rsid w:val="00156371"/>
    <w:rsid w:val="00161AED"/>
    <w:rsid w:val="00163ABA"/>
    <w:rsid w:val="00172099"/>
    <w:rsid w:val="001728B7"/>
    <w:rsid w:val="001730A1"/>
    <w:rsid w:val="00176EE5"/>
    <w:rsid w:val="00180EFB"/>
    <w:rsid w:val="00181127"/>
    <w:rsid w:val="00186262"/>
    <w:rsid w:val="00187E06"/>
    <w:rsid w:val="00193F2B"/>
    <w:rsid w:val="001972CE"/>
    <w:rsid w:val="001A407B"/>
    <w:rsid w:val="001A7783"/>
    <w:rsid w:val="001B15F8"/>
    <w:rsid w:val="001B52C1"/>
    <w:rsid w:val="001B62C8"/>
    <w:rsid w:val="001C7760"/>
    <w:rsid w:val="001D23C9"/>
    <w:rsid w:val="001D2C10"/>
    <w:rsid w:val="001D38CB"/>
    <w:rsid w:val="001D7D6E"/>
    <w:rsid w:val="001E145B"/>
    <w:rsid w:val="001E2AA3"/>
    <w:rsid w:val="001E49EA"/>
    <w:rsid w:val="001F026C"/>
    <w:rsid w:val="001F375F"/>
    <w:rsid w:val="001F77FC"/>
    <w:rsid w:val="00204AE3"/>
    <w:rsid w:val="002051BC"/>
    <w:rsid w:val="002067C3"/>
    <w:rsid w:val="00217469"/>
    <w:rsid w:val="00222517"/>
    <w:rsid w:val="00222B25"/>
    <w:rsid w:val="002237F0"/>
    <w:rsid w:val="002278D8"/>
    <w:rsid w:val="00233D97"/>
    <w:rsid w:val="002448DA"/>
    <w:rsid w:val="002467AE"/>
    <w:rsid w:val="0025259D"/>
    <w:rsid w:val="002545F6"/>
    <w:rsid w:val="00265AAA"/>
    <w:rsid w:val="00272423"/>
    <w:rsid w:val="00282B19"/>
    <w:rsid w:val="002832CD"/>
    <w:rsid w:val="002870D4"/>
    <w:rsid w:val="00296EC8"/>
    <w:rsid w:val="002979C3"/>
    <w:rsid w:val="002A4C72"/>
    <w:rsid w:val="002B3D78"/>
    <w:rsid w:val="002B631D"/>
    <w:rsid w:val="002B6A6F"/>
    <w:rsid w:val="002C32E4"/>
    <w:rsid w:val="002D2261"/>
    <w:rsid w:val="002D2C39"/>
    <w:rsid w:val="002D7043"/>
    <w:rsid w:val="002D73F0"/>
    <w:rsid w:val="002D79D9"/>
    <w:rsid w:val="002E3287"/>
    <w:rsid w:val="002E45BC"/>
    <w:rsid w:val="002F0148"/>
    <w:rsid w:val="00301D58"/>
    <w:rsid w:val="003047DA"/>
    <w:rsid w:val="00326EE7"/>
    <w:rsid w:val="00345B36"/>
    <w:rsid w:val="00352A11"/>
    <w:rsid w:val="00353B3E"/>
    <w:rsid w:val="0035790A"/>
    <w:rsid w:val="003607CE"/>
    <w:rsid w:val="0037119A"/>
    <w:rsid w:val="00372D71"/>
    <w:rsid w:val="00375F9C"/>
    <w:rsid w:val="00382972"/>
    <w:rsid w:val="0038408A"/>
    <w:rsid w:val="00384A50"/>
    <w:rsid w:val="00385C8C"/>
    <w:rsid w:val="003932D3"/>
    <w:rsid w:val="00394D7B"/>
    <w:rsid w:val="003960EC"/>
    <w:rsid w:val="00397966"/>
    <w:rsid w:val="00397FDE"/>
    <w:rsid w:val="003A1694"/>
    <w:rsid w:val="003A516A"/>
    <w:rsid w:val="003A6681"/>
    <w:rsid w:val="003B1B49"/>
    <w:rsid w:val="003B3DB0"/>
    <w:rsid w:val="003B5723"/>
    <w:rsid w:val="003B586B"/>
    <w:rsid w:val="003B76C8"/>
    <w:rsid w:val="003C7339"/>
    <w:rsid w:val="003D0B51"/>
    <w:rsid w:val="003D1E00"/>
    <w:rsid w:val="003D2B6D"/>
    <w:rsid w:val="003E4006"/>
    <w:rsid w:val="003F19E9"/>
    <w:rsid w:val="003F31FF"/>
    <w:rsid w:val="003F4E4E"/>
    <w:rsid w:val="003F68FB"/>
    <w:rsid w:val="003F77C9"/>
    <w:rsid w:val="00403B34"/>
    <w:rsid w:val="00403D7A"/>
    <w:rsid w:val="00406DC2"/>
    <w:rsid w:val="00411AFC"/>
    <w:rsid w:val="00417012"/>
    <w:rsid w:val="004301E3"/>
    <w:rsid w:val="0044000F"/>
    <w:rsid w:val="004406E8"/>
    <w:rsid w:val="00443E1A"/>
    <w:rsid w:val="00445D21"/>
    <w:rsid w:val="0044797F"/>
    <w:rsid w:val="004522F7"/>
    <w:rsid w:val="00452D97"/>
    <w:rsid w:val="004549D6"/>
    <w:rsid w:val="0045532F"/>
    <w:rsid w:val="00457C0A"/>
    <w:rsid w:val="00460985"/>
    <w:rsid w:val="0046469A"/>
    <w:rsid w:val="00470AA5"/>
    <w:rsid w:val="00470AB4"/>
    <w:rsid w:val="004768A9"/>
    <w:rsid w:val="00476D43"/>
    <w:rsid w:val="00491588"/>
    <w:rsid w:val="00495B2A"/>
    <w:rsid w:val="004A1A33"/>
    <w:rsid w:val="004A21A6"/>
    <w:rsid w:val="004B1203"/>
    <w:rsid w:val="004B7D7E"/>
    <w:rsid w:val="004C6DC9"/>
    <w:rsid w:val="004D1DB2"/>
    <w:rsid w:val="004D3430"/>
    <w:rsid w:val="004D3527"/>
    <w:rsid w:val="004D5452"/>
    <w:rsid w:val="00504B5B"/>
    <w:rsid w:val="00507762"/>
    <w:rsid w:val="005123AE"/>
    <w:rsid w:val="00514010"/>
    <w:rsid w:val="005157D1"/>
    <w:rsid w:val="00521F51"/>
    <w:rsid w:val="00522C2B"/>
    <w:rsid w:val="00526F4A"/>
    <w:rsid w:val="00530D18"/>
    <w:rsid w:val="0053278D"/>
    <w:rsid w:val="00533F61"/>
    <w:rsid w:val="00536A2D"/>
    <w:rsid w:val="0053712E"/>
    <w:rsid w:val="00540AB0"/>
    <w:rsid w:val="005463DB"/>
    <w:rsid w:val="00551260"/>
    <w:rsid w:val="00551EB2"/>
    <w:rsid w:val="005555C0"/>
    <w:rsid w:val="00556316"/>
    <w:rsid w:val="00556DCD"/>
    <w:rsid w:val="005673EA"/>
    <w:rsid w:val="005810FB"/>
    <w:rsid w:val="005813FC"/>
    <w:rsid w:val="00582617"/>
    <w:rsid w:val="00587023"/>
    <w:rsid w:val="00591711"/>
    <w:rsid w:val="00591935"/>
    <w:rsid w:val="005A20C5"/>
    <w:rsid w:val="005A2B9C"/>
    <w:rsid w:val="005B01B0"/>
    <w:rsid w:val="005B178A"/>
    <w:rsid w:val="005B32BD"/>
    <w:rsid w:val="005C04A7"/>
    <w:rsid w:val="005C42B6"/>
    <w:rsid w:val="005C6A12"/>
    <w:rsid w:val="005C6DF3"/>
    <w:rsid w:val="005D0BAD"/>
    <w:rsid w:val="005D4CFD"/>
    <w:rsid w:val="005E058B"/>
    <w:rsid w:val="005E5FEE"/>
    <w:rsid w:val="005E6F09"/>
    <w:rsid w:val="005E7337"/>
    <w:rsid w:val="005F1A07"/>
    <w:rsid w:val="005F704A"/>
    <w:rsid w:val="005F735F"/>
    <w:rsid w:val="005F7C05"/>
    <w:rsid w:val="00605845"/>
    <w:rsid w:val="00606859"/>
    <w:rsid w:val="00620DC5"/>
    <w:rsid w:val="00624FB1"/>
    <w:rsid w:val="006263FC"/>
    <w:rsid w:val="00627316"/>
    <w:rsid w:val="0062778E"/>
    <w:rsid w:val="00636499"/>
    <w:rsid w:val="00640F32"/>
    <w:rsid w:val="0064120C"/>
    <w:rsid w:val="00641E3E"/>
    <w:rsid w:val="00650BDF"/>
    <w:rsid w:val="00681526"/>
    <w:rsid w:val="00686655"/>
    <w:rsid w:val="00687371"/>
    <w:rsid w:val="00690C75"/>
    <w:rsid w:val="0069191F"/>
    <w:rsid w:val="00692099"/>
    <w:rsid w:val="00695034"/>
    <w:rsid w:val="006950B5"/>
    <w:rsid w:val="00697FCD"/>
    <w:rsid w:val="006A3A35"/>
    <w:rsid w:val="006A6C19"/>
    <w:rsid w:val="006B04CA"/>
    <w:rsid w:val="006B15CC"/>
    <w:rsid w:val="006B2188"/>
    <w:rsid w:val="006B3E30"/>
    <w:rsid w:val="006B52B8"/>
    <w:rsid w:val="006D4CBD"/>
    <w:rsid w:val="006D4F58"/>
    <w:rsid w:val="006D7F37"/>
    <w:rsid w:val="006E2921"/>
    <w:rsid w:val="006E3EDE"/>
    <w:rsid w:val="006E51B9"/>
    <w:rsid w:val="006E60A1"/>
    <w:rsid w:val="007075B8"/>
    <w:rsid w:val="00710F1A"/>
    <w:rsid w:val="00711B23"/>
    <w:rsid w:val="00711FB9"/>
    <w:rsid w:val="007129A0"/>
    <w:rsid w:val="00712E6C"/>
    <w:rsid w:val="00713C06"/>
    <w:rsid w:val="00716070"/>
    <w:rsid w:val="00726350"/>
    <w:rsid w:val="00726F8B"/>
    <w:rsid w:val="007273D2"/>
    <w:rsid w:val="007352BB"/>
    <w:rsid w:val="007371B7"/>
    <w:rsid w:val="007379E3"/>
    <w:rsid w:val="00741892"/>
    <w:rsid w:val="00742C8C"/>
    <w:rsid w:val="00753648"/>
    <w:rsid w:val="0075483A"/>
    <w:rsid w:val="007568AD"/>
    <w:rsid w:val="007603B6"/>
    <w:rsid w:val="00770FEC"/>
    <w:rsid w:val="00772709"/>
    <w:rsid w:val="00786515"/>
    <w:rsid w:val="007A0A5D"/>
    <w:rsid w:val="007A271C"/>
    <w:rsid w:val="007B2795"/>
    <w:rsid w:val="007B5FD1"/>
    <w:rsid w:val="007C3086"/>
    <w:rsid w:val="007C5D9D"/>
    <w:rsid w:val="007D0505"/>
    <w:rsid w:val="007D2DDC"/>
    <w:rsid w:val="007D3AA7"/>
    <w:rsid w:val="007D4735"/>
    <w:rsid w:val="007D7729"/>
    <w:rsid w:val="007E3DDB"/>
    <w:rsid w:val="007E4EEF"/>
    <w:rsid w:val="007E5D34"/>
    <w:rsid w:val="007E731B"/>
    <w:rsid w:val="007F143D"/>
    <w:rsid w:val="007F51D6"/>
    <w:rsid w:val="007F5201"/>
    <w:rsid w:val="007F5844"/>
    <w:rsid w:val="007F7229"/>
    <w:rsid w:val="007F7D82"/>
    <w:rsid w:val="00802BC8"/>
    <w:rsid w:val="00803364"/>
    <w:rsid w:val="0080588B"/>
    <w:rsid w:val="00807B64"/>
    <w:rsid w:val="008178D6"/>
    <w:rsid w:val="00826F23"/>
    <w:rsid w:val="00830351"/>
    <w:rsid w:val="0083163F"/>
    <w:rsid w:val="00836406"/>
    <w:rsid w:val="00840623"/>
    <w:rsid w:val="00850416"/>
    <w:rsid w:val="0086508F"/>
    <w:rsid w:val="00865EAC"/>
    <w:rsid w:val="00867223"/>
    <w:rsid w:val="008728C0"/>
    <w:rsid w:val="00873FC1"/>
    <w:rsid w:val="00875BEC"/>
    <w:rsid w:val="00877542"/>
    <w:rsid w:val="00885FD1"/>
    <w:rsid w:val="008870D6"/>
    <w:rsid w:val="00890466"/>
    <w:rsid w:val="00893951"/>
    <w:rsid w:val="00897004"/>
    <w:rsid w:val="008973E5"/>
    <w:rsid w:val="00897610"/>
    <w:rsid w:val="00897960"/>
    <w:rsid w:val="008B6931"/>
    <w:rsid w:val="008C15CD"/>
    <w:rsid w:val="008C2565"/>
    <w:rsid w:val="008C2BBE"/>
    <w:rsid w:val="008D2383"/>
    <w:rsid w:val="008D5DB4"/>
    <w:rsid w:val="008D6E24"/>
    <w:rsid w:val="008E5894"/>
    <w:rsid w:val="008F044D"/>
    <w:rsid w:val="008F5751"/>
    <w:rsid w:val="00902176"/>
    <w:rsid w:val="00911E44"/>
    <w:rsid w:val="00921796"/>
    <w:rsid w:val="009306CC"/>
    <w:rsid w:val="00932525"/>
    <w:rsid w:val="00934021"/>
    <w:rsid w:val="00943550"/>
    <w:rsid w:val="00943783"/>
    <w:rsid w:val="009466D7"/>
    <w:rsid w:val="00946FC4"/>
    <w:rsid w:val="009508B7"/>
    <w:rsid w:val="00953B05"/>
    <w:rsid w:val="00957201"/>
    <w:rsid w:val="00972424"/>
    <w:rsid w:val="009755FD"/>
    <w:rsid w:val="009826EB"/>
    <w:rsid w:val="00986C2C"/>
    <w:rsid w:val="00993117"/>
    <w:rsid w:val="00993971"/>
    <w:rsid w:val="009A11A1"/>
    <w:rsid w:val="009A34BC"/>
    <w:rsid w:val="009A65BD"/>
    <w:rsid w:val="009D2F8C"/>
    <w:rsid w:val="009E2204"/>
    <w:rsid w:val="009E2E45"/>
    <w:rsid w:val="009E300D"/>
    <w:rsid w:val="009E7D9D"/>
    <w:rsid w:val="009F1542"/>
    <w:rsid w:val="009F5C8A"/>
    <w:rsid w:val="00A01D87"/>
    <w:rsid w:val="00A0473A"/>
    <w:rsid w:val="00A04778"/>
    <w:rsid w:val="00A06758"/>
    <w:rsid w:val="00A11926"/>
    <w:rsid w:val="00A20C92"/>
    <w:rsid w:val="00A23362"/>
    <w:rsid w:val="00A24562"/>
    <w:rsid w:val="00A30C87"/>
    <w:rsid w:val="00A33B34"/>
    <w:rsid w:val="00A34807"/>
    <w:rsid w:val="00A367D6"/>
    <w:rsid w:val="00A47977"/>
    <w:rsid w:val="00A526D7"/>
    <w:rsid w:val="00A53C9F"/>
    <w:rsid w:val="00A561D4"/>
    <w:rsid w:val="00A572E4"/>
    <w:rsid w:val="00A657BE"/>
    <w:rsid w:val="00A66F6A"/>
    <w:rsid w:val="00A7685E"/>
    <w:rsid w:val="00A814C9"/>
    <w:rsid w:val="00A857E6"/>
    <w:rsid w:val="00A90260"/>
    <w:rsid w:val="00A97794"/>
    <w:rsid w:val="00AA11EC"/>
    <w:rsid w:val="00AA3282"/>
    <w:rsid w:val="00AB22B5"/>
    <w:rsid w:val="00AB418B"/>
    <w:rsid w:val="00AB46E4"/>
    <w:rsid w:val="00AB4838"/>
    <w:rsid w:val="00AB7D2F"/>
    <w:rsid w:val="00AC0094"/>
    <w:rsid w:val="00AD2682"/>
    <w:rsid w:val="00AD49A9"/>
    <w:rsid w:val="00AD7C6B"/>
    <w:rsid w:val="00AE6AED"/>
    <w:rsid w:val="00AE6FA9"/>
    <w:rsid w:val="00AF2484"/>
    <w:rsid w:val="00AF38E0"/>
    <w:rsid w:val="00AF4352"/>
    <w:rsid w:val="00AF4502"/>
    <w:rsid w:val="00AF6EC4"/>
    <w:rsid w:val="00AF7C70"/>
    <w:rsid w:val="00B054FD"/>
    <w:rsid w:val="00B121EC"/>
    <w:rsid w:val="00B12469"/>
    <w:rsid w:val="00B1440C"/>
    <w:rsid w:val="00B158B0"/>
    <w:rsid w:val="00B15E34"/>
    <w:rsid w:val="00B22E34"/>
    <w:rsid w:val="00B2603D"/>
    <w:rsid w:val="00B30103"/>
    <w:rsid w:val="00B30D10"/>
    <w:rsid w:val="00B34970"/>
    <w:rsid w:val="00B364A4"/>
    <w:rsid w:val="00B4037E"/>
    <w:rsid w:val="00B432E0"/>
    <w:rsid w:val="00B446E0"/>
    <w:rsid w:val="00B45E35"/>
    <w:rsid w:val="00B506CD"/>
    <w:rsid w:val="00B5304A"/>
    <w:rsid w:val="00B5796E"/>
    <w:rsid w:val="00B611AD"/>
    <w:rsid w:val="00B617A4"/>
    <w:rsid w:val="00B65C90"/>
    <w:rsid w:val="00B7056C"/>
    <w:rsid w:val="00B74E3D"/>
    <w:rsid w:val="00B753F4"/>
    <w:rsid w:val="00B767B3"/>
    <w:rsid w:val="00B76A10"/>
    <w:rsid w:val="00B77C73"/>
    <w:rsid w:val="00B83845"/>
    <w:rsid w:val="00B868B6"/>
    <w:rsid w:val="00B92E52"/>
    <w:rsid w:val="00B9608B"/>
    <w:rsid w:val="00B964BF"/>
    <w:rsid w:val="00BA7ED3"/>
    <w:rsid w:val="00BB0925"/>
    <w:rsid w:val="00BB15E1"/>
    <w:rsid w:val="00BB21F6"/>
    <w:rsid w:val="00BB2B41"/>
    <w:rsid w:val="00BB35E4"/>
    <w:rsid w:val="00BB7E53"/>
    <w:rsid w:val="00BC5F90"/>
    <w:rsid w:val="00BE61C4"/>
    <w:rsid w:val="00BE68DF"/>
    <w:rsid w:val="00BF25DB"/>
    <w:rsid w:val="00BF7A7A"/>
    <w:rsid w:val="00C00428"/>
    <w:rsid w:val="00C0333A"/>
    <w:rsid w:val="00C053E8"/>
    <w:rsid w:val="00C05960"/>
    <w:rsid w:val="00C11E94"/>
    <w:rsid w:val="00C12B0C"/>
    <w:rsid w:val="00C12C61"/>
    <w:rsid w:val="00C174C4"/>
    <w:rsid w:val="00C24074"/>
    <w:rsid w:val="00C34B6E"/>
    <w:rsid w:val="00C377ED"/>
    <w:rsid w:val="00C41BE5"/>
    <w:rsid w:val="00C57568"/>
    <w:rsid w:val="00C63D4B"/>
    <w:rsid w:val="00C76C7B"/>
    <w:rsid w:val="00C80BF5"/>
    <w:rsid w:val="00C81255"/>
    <w:rsid w:val="00C851D8"/>
    <w:rsid w:val="00C90A8B"/>
    <w:rsid w:val="00C90B4B"/>
    <w:rsid w:val="00C94E65"/>
    <w:rsid w:val="00CA2490"/>
    <w:rsid w:val="00CA2B55"/>
    <w:rsid w:val="00CA4ECD"/>
    <w:rsid w:val="00CB0AE6"/>
    <w:rsid w:val="00CB47D6"/>
    <w:rsid w:val="00CB59CA"/>
    <w:rsid w:val="00CB6DF0"/>
    <w:rsid w:val="00CC33D6"/>
    <w:rsid w:val="00CC5A99"/>
    <w:rsid w:val="00CD276C"/>
    <w:rsid w:val="00CD6679"/>
    <w:rsid w:val="00CE6BB9"/>
    <w:rsid w:val="00CE7659"/>
    <w:rsid w:val="00CF1B2D"/>
    <w:rsid w:val="00CF2B01"/>
    <w:rsid w:val="00D01FBE"/>
    <w:rsid w:val="00D050AE"/>
    <w:rsid w:val="00D05F32"/>
    <w:rsid w:val="00D11378"/>
    <w:rsid w:val="00D11C0F"/>
    <w:rsid w:val="00D20140"/>
    <w:rsid w:val="00D27ABC"/>
    <w:rsid w:val="00D30616"/>
    <w:rsid w:val="00D34E9F"/>
    <w:rsid w:val="00D42083"/>
    <w:rsid w:val="00D445DB"/>
    <w:rsid w:val="00D44690"/>
    <w:rsid w:val="00D45D82"/>
    <w:rsid w:val="00D47F35"/>
    <w:rsid w:val="00D51EDF"/>
    <w:rsid w:val="00D524ED"/>
    <w:rsid w:val="00D67638"/>
    <w:rsid w:val="00D678C2"/>
    <w:rsid w:val="00D91382"/>
    <w:rsid w:val="00D92216"/>
    <w:rsid w:val="00D928B8"/>
    <w:rsid w:val="00D9691A"/>
    <w:rsid w:val="00DA29C2"/>
    <w:rsid w:val="00DA2E2E"/>
    <w:rsid w:val="00DA55AE"/>
    <w:rsid w:val="00DA5659"/>
    <w:rsid w:val="00DA67AC"/>
    <w:rsid w:val="00DB0B03"/>
    <w:rsid w:val="00DB58F8"/>
    <w:rsid w:val="00DC0430"/>
    <w:rsid w:val="00DC1E7C"/>
    <w:rsid w:val="00DC3F78"/>
    <w:rsid w:val="00DC6FC4"/>
    <w:rsid w:val="00DE297E"/>
    <w:rsid w:val="00DE3300"/>
    <w:rsid w:val="00DF2D02"/>
    <w:rsid w:val="00E11FFA"/>
    <w:rsid w:val="00E150DD"/>
    <w:rsid w:val="00E17F23"/>
    <w:rsid w:val="00E266BC"/>
    <w:rsid w:val="00E272EF"/>
    <w:rsid w:val="00E465F3"/>
    <w:rsid w:val="00E51FEB"/>
    <w:rsid w:val="00E71B52"/>
    <w:rsid w:val="00E74CBD"/>
    <w:rsid w:val="00E83EAC"/>
    <w:rsid w:val="00E87EC8"/>
    <w:rsid w:val="00E901B5"/>
    <w:rsid w:val="00E90DE3"/>
    <w:rsid w:val="00E92986"/>
    <w:rsid w:val="00E92BD5"/>
    <w:rsid w:val="00E96031"/>
    <w:rsid w:val="00EA0B6D"/>
    <w:rsid w:val="00EA17E4"/>
    <w:rsid w:val="00EA69CE"/>
    <w:rsid w:val="00EB1E22"/>
    <w:rsid w:val="00EC253C"/>
    <w:rsid w:val="00EC25BB"/>
    <w:rsid w:val="00EC2650"/>
    <w:rsid w:val="00ED5E8D"/>
    <w:rsid w:val="00EE14E4"/>
    <w:rsid w:val="00EF28AA"/>
    <w:rsid w:val="00EF2AC4"/>
    <w:rsid w:val="00EF328E"/>
    <w:rsid w:val="00EF3C75"/>
    <w:rsid w:val="00EF6C3A"/>
    <w:rsid w:val="00F02E35"/>
    <w:rsid w:val="00F0384F"/>
    <w:rsid w:val="00F041AC"/>
    <w:rsid w:val="00F106A7"/>
    <w:rsid w:val="00F12CEB"/>
    <w:rsid w:val="00F150AB"/>
    <w:rsid w:val="00F16CFF"/>
    <w:rsid w:val="00F230D8"/>
    <w:rsid w:val="00F30224"/>
    <w:rsid w:val="00F4054A"/>
    <w:rsid w:val="00F50A39"/>
    <w:rsid w:val="00F53221"/>
    <w:rsid w:val="00F56220"/>
    <w:rsid w:val="00F66DF3"/>
    <w:rsid w:val="00F77F0A"/>
    <w:rsid w:val="00F80243"/>
    <w:rsid w:val="00F9168F"/>
    <w:rsid w:val="00F9248C"/>
    <w:rsid w:val="00F926E0"/>
    <w:rsid w:val="00FA053E"/>
    <w:rsid w:val="00FA14B0"/>
    <w:rsid w:val="00FA2B56"/>
    <w:rsid w:val="00FA3A58"/>
    <w:rsid w:val="00FA6333"/>
    <w:rsid w:val="00FB0F0F"/>
    <w:rsid w:val="00FB3F93"/>
    <w:rsid w:val="00FB5BE8"/>
    <w:rsid w:val="00FC2FC1"/>
    <w:rsid w:val="00FC7415"/>
    <w:rsid w:val="00FC7F55"/>
    <w:rsid w:val="00FD1B09"/>
    <w:rsid w:val="00FD24FC"/>
    <w:rsid w:val="00FD3847"/>
    <w:rsid w:val="00FE1CC1"/>
    <w:rsid w:val="00FE208A"/>
    <w:rsid w:val="00FE39FC"/>
    <w:rsid w:val="00FF3D6D"/>
    <w:rsid w:val="00FF4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5:docId w15:val="{30B04469-709D-4EFB-B5A2-AAA8948E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260"/>
    <w:rPr>
      <w:rFonts w:ascii="ArTarumianTimes" w:hAnsi="ArTarumianTimes"/>
      <w:sz w:val="24"/>
      <w:szCs w:val="24"/>
      <w:lang w:eastAsia="ru-RU"/>
    </w:rPr>
  </w:style>
  <w:style w:type="paragraph" w:styleId="Heading1">
    <w:name w:val="heading 1"/>
    <w:basedOn w:val="Normal"/>
    <w:next w:val="Normal"/>
    <w:link w:val="Heading1Char"/>
    <w:qFormat/>
    <w:rsid w:val="0045532F"/>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D67638"/>
    <w:pPr>
      <w:keepNext/>
      <w:spacing w:before="240" w:after="60"/>
      <w:jc w:val="right"/>
      <w:outlineLvl w:val="1"/>
    </w:pPr>
    <w:rPr>
      <w:rFonts w:cs="Arial"/>
      <w:b/>
      <w:bCs/>
      <w:i/>
      <w:iCs/>
      <w:sz w:val="28"/>
      <w:szCs w:val="28"/>
    </w:rPr>
  </w:style>
  <w:style w:type="paragraph" w:styleId="Heading3">
    <w:name w:val="heading 3"/>
    <w:basedOn w:val="Normal"/>
    <w:next w:val="Normal"/>
    <w:qFormat/>
    <w:rsid w:val="000D12F6"/>
    <w:pPr>
      <w:keepNext/>
      <w:jc w:val="center"/>
      <w:outlineLvl w:val="2"/>
    </w:pPr>
    <w:rPr>
      <w:rFonts w:ascii="Arial Armenian" w:hAnsi="Arial Armenian"/>
      <w:sz w:val="30"/>
      <w:szCs w:val="20"/>
      <w:lang w:eastAsia="en-US"/>
    </w:rPr>
  </w:style>
  <w:style w:type="paragraph" w:styleId="Heading4">
    <w:name w:val="heading 4"/>
    <w:basedOn w:val="Normal"/>
    <w:next w:val="Normal"/>
    <w:qFormat/>
    <w:rsid w:val="000D12F6"/>
    <w:pPr>
      <w:keepNext/>
      <w:jc w:val="center"/>
      <w:outlineLvl w:val="3"/>
    </w:pPr>
    <w:rPr>
      <w:rFonts w:ascii="Times Armenian" w:hAnsi="Times Armenian"/>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makargox">
    <w:name w:val="hamakargox"/>
    <w:rsid w:val="0075483A"/>
    <w:pPr>
      <w:spacing w:before="120" w:line="360" w:lineRule="auto"/>
      <w:ind w:firstLine="397"/>
    </w:pPr>
    <w:rPr>
      <w:rFonts w:ascii="GHEA Grapalat" w:hAnsi="GHEA Grapalat"/>
      <w:spacing w:val="-4"/>
      <w:sz w:val="24"/>
      <w:szCs w:val="24"/>
      <w:lang w:eastAsia="ru-RU"/>
    </w:rPr>
  </w:style>
  <w:style w:type="paragraph" w:customStyle="1" w:styleId="hh">
    <w:name w:val="hh"/>
    <w:rsid w:val="006D7F37"/>
    <w:pPr>
      <w:jc w:val="center"/>
    </w:pPr>
    <w:rPr>
      <w:rFonts w:ascii="Dallak Time" w:hAnsi="Dallak Time"/>
      <w:b/>
      <w:spacing w:val="30"/>
      <w:sz w:val="28"/>
      <w:szCs w:val="26"/>
    </w:rPr>
  </w:style>
  <w:style w:type="paragraph" w:customStyle="1" w:styleId="aa">
    <w:name w:val="aa"/>
    <w:rsid w:val="003B5723"/>
    <w:pPr>
      <w:pBdr>
        <w:bottom w:val="thinThickSmallGap" w:sz="18" w:space="1" w:color="808080"/>
      </w:pBdr>
      <w:spacing w:before="240"/>
      <w:jc w:val="center"/>
    </w:pPr>
    <w:rPr>
      <w:rFonts w:ascii="Dallak Time" w:hAnsi="Dallak Time"/>
      <w:b/>
      <w:spacing w:val="80"/>
      <w:sz w:val="32"/>
      <w:szCs w:val="32"/>
      <w:lang w:val="ru-RU" w:eastAsia="ru-RU"/>
    </w:rPr>
  </w:style>
  <w:style w:type="paragraph" w:customStyle="1" w:styleId="adres">
    <w:name w:val="adres"/>
    <w:rsid w:val="006D7F37"/>
    <w:pPr>
      <w:jc w:val="center"/>
    </w:pPr>
    <w:rPr>
      <w:rFonts w:ascii="Arial Armenian" w:hAnsi="Arial Armenian"/>
      <w:spacing w:val="40"/>
      <w:sz w:val="16"/>
      <w:szCs w:val="16"/>
    </w:rPr>
  </w:style>
  <w:style w:type="paragraph" w:customStyle="1" w:styleId="katarox">
    <w:name w:val="katarox"/>
    <w:basedOn w:val="Normal"/>
    <w:rsid w:val="0075483A"/>
    <w:pPr>
      <w:keepNext/>
      <w:spacing w:before="120"/>
      <w:ind w:firstLine="397"/>
    </w:pPr>
    <w:rPr>
      <w:rFonts w:ascii="GHEA Grapalat" w:hAnsi="GHEA Grapalat"/>
      <w:b/>
      <w:sz w:val="16"/>
    </w:rPr>
  </w:style>
  <w:style w:type="paragraph" w:customStyle="1" w:styleId="namak">
    <w:name w:val="namak"/>
    <w:basedOn w:val="Normal"/>
    <w:link w:val="namak0"/>
    <w:rsid w:val="0075483A"/>
    <w:pPr>
      <w:spacing w:line="400" w:lineRule="exact"/>
      <w:ind w:firstLine="397"/>
      <w:jc w:val="both"/>
    </w:pPr>
    <w:rPr>
      <w:rFonts w:ascii="GHEA Grapalat" w:hAnsi="GHEA Grapalat"/>
      <w:spacing w:val="-4"/>
    </w:rPr>
  </w:style>
  <w:style w:type="paragraph" w:customStyle="1" w:styleId="namakihasceater">
    <w:name w:val="namaki hasceater"/>
    <w:autoRedefine/>
    <w:rsid w:val="00B34970"/>
    <w:pPr>
      <w:spacing w:line="280" w:lineRule="exact"/>
    </w:pPr>
    <w:rPr>
      <w:rFonts w:ascii="GHEA Grapalat" w:hAnsi="GHEA Grapalat" w:cs="Sylfaen"/>
      <w:b/>
      <w:bCs/>
      <w:i/>
      <w:iCs/>
      <w:noProof/>
      <w:spacing w:val="-4"/>
      <w:sz w:val="26"/>
      <w:szCs w:val="26"/>
      <w:lang w:val="hy-AM" w:eastAsia="ru-RU"/>
    </w:rPr>
  </w:style>
  <w:style w:type="paragraph" w:customStyle="1" w:styleId="nrnamakipatasxane">
    <w:name w:val="nr namaki patasxane"/>
    <w:rsid w:val="0075483A"/>
    <w:pPr>
      <w:spacing w:line="240" w:lineRule="exact"/>
      <w:ind w:left="397"/>
    </w:pPr>
    <w:rPr>
      <w:rFonts w:ascii="GHEA Grapalat" w:hAnsi="GHEA Grapalat"/>
      <w:spacing w:val="-4"/>
      <w:lang w:eastAsia="ru-RU"/>
    </w:rPr>
  </w:style>
  <w:style w:type="paragraph" w:customStyle="1" w:styleId="paron">
    <w:name w:val="paron"/>
    <w:basedOn w:val="nrnamakipatasxane"/>
    <w:rsid w:val="00953B05"/>
    <w:pPr>
      <w:spacing w:before="480" w:line="360" w:lineRule="auto"/>
      <w:ind w:left="0" w:firstLine="397"/>
    </w:pPr>
    <w:rPr>
      <w:sz w:val="24"/>
    </w:rPr>
  </w:style>
  <w:style w:type="paragraph" w:customStyle="1" w:styleId="storagrutun">
    <w:name w:val="storagrutun"/>
    <w:autoRedefine/>
    <w:rsid w:val="002979C3"/>
    <w:pPr>
      <w:ind w:firstLine="90"/>
    </w:pPr>
    <w:rPr>
      <w:rFonts w:ascii="GHEA Grapalat" w:hAnsi="GHEA Grapalat" w:cs="Arial"/>
      <w:bCs/>
      <w:iCs/>
      <w:spacing w:val="-4"/>
      <w:lang w:eastAsia="ru-RU"/>
    </w:rPr>
  </w:style>
  <w:style w:type="paragraph" w:customStyle="1" w:styleId="namak1">
    <w:name w:val="Стиль namak"/>
    <w:basedOn w:val="namak"/>
    <w:link w:val="namak2"/>
    <w:rsid w:val="00445D21"/>
    <w:rPr>
      <w:rFonts w:ascii="Sylfaen" w:hAnsi="Sylfaen"/>
    </w:rPr>
  </w:style>
  <w:style w:type="character" w:customStyle="1" w:styleId="namak0">
    <w:name w:val="namak Знак"/>
    <w:link w:val="namak"/>
    <w:rsid w:val="0075483A"/>
    <w:rPr>
      <w:rFonts w:ascii="GHEA Grapalat" w:hAnsi="GHEA Grapalat"/>
      <w:spacing w:val="-4"/>
      <w:sz w:val="24"/>
      <w:szCs w:val="24"/>
      <w:lang w:val="en-US" w:eastAsia="ru-RU" w:bidi="ar-SA"/>
    </w:rPr>
  </w:style>
  <w:style w:type="character" w:customStyle="1" w:styleId="namak2">
    <w:name w:val="Стиль namak Знак"/>
    <w:link w:val="namak1"/>
    <w:rsid w:val="00445D21"/>
    <w:rPr>
      <w:rFonts w:ascii="Sylfaen" w:hAnsi="Sylfaen"/>
      <w:spacing w:val="-4"/>
      <w:sz w:val="24"/>
      <w:szCs w:val="24"/>
      <w:lang w:val="en-US" w:eastAsia="ru-RU" w:bidi="ar-SA"/>
    </w:rPr>
  </w:style>
  <w:style w:type="paragraph" w:styleId="BalloonText">
    <w:name w:val="Balloon Text"/>
    <w:basedOn w:val="Normal"/>
    <w:link w:val="BalloonTextChar"/>
    <w:uiPriority w:val="99"/>
    <w:semiHidden/>
    <w:rsid w:val="00156371"/>
    <w:rPr>
      <w:rFonts w:ascii="Tahoma" w:hAnsi="Tahoma" w:cs="Tahoma"/>
      <w:sz w:val="16"/>
      <w:szCs w:val="16"/>
    </w:rPr>
  </w:style>
  <w:style w:type="table" w:styleId="TableGrid">
    <w:name w:val="Table Grid"/>
    <w:basedOn w:val="TableNormal"/>
    <w:rsid w:val="00106D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45532F"/>
    <w:rPr>
      <w:rFonts w:ascii="Cambria" w:eastAsia="Times New Roman" w:hAnsi="Cambria" w:cs="Times New Roman"/>
      <w:b/>
      <w:bCs/>
      <w:kern w:val="32"/>
      <w:sz w:val="32"/>
      <w:szCs w:val="32"/>
      <w:lang w:eastAsia="ru-RU"/>
    </w:rPr>
  </w:style>
  <w:style w:type="paragraph" w:styleId="ListParagraph">
    <w:name w:val="List Paragraph"/>
    <w:aliases w:val="List Paragraph 1,List Paragraph (numbered (a)),OBC Bullet,List Paragraph11,Normal numbered,List_Paragraph,Multilevel para_II,List Paragraph1,Akapit z listą BS,Bullet1,Bullets,References,IBL List Paragraph,List Paragraph nowy"/>
    <w:basedOn w:val="Normal"/>
    <w:link w:val="ListParagraphChar"/>
    <w:uiPriority w:val="34"/>
    <w:qFormat/>
    <w:rsid w:val="00B92E52"/>
    <w:pPr>
      <w:spacing w:after="160" w:line="259" w:lineRule="auto"/>
      <w:ind w:left="720"/>
      <w:contextualSpacing/>
    </w:pPr>
    <w:rPr>
      <w:rFonts w:ascii="Calibri" w:eastAsia="Calibri" w:hAnsi="Calibri"/>
      <w:sz w:val="22"/>
      <w:szCs w:val="22"/>
      <w:lang w:eastAsia="en-US"/>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w:basedOn w:val="Normal"/>
    <w:link w:val="NormalWebChar"/>
    <w:uiPriority w:val="99"/>
    <w:unhideWhenUsed/>
    <w:rsid w:val="000D0417"/>
    <w:pPr>
      <w:spacing w:before="100" w:beforeAutospacing="1" w:after="100" w:afterAutospacing="1"/>
    </w:pPr>
    <w:rPr>
      <w:rFonts w:ascii="Times New Roman" w:hAnsi="Times New Roman"/>
      <w:lang w:val="ru-RU"/>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
    <w:link w:val="NormalWeb"/>
    <w:uiPriority w:val="99"/>
    <w:locked/>
    <w:rsid w:val="000D0417"/>
    <w:rPr>
      <w:sz w:val="24"/>
      <w:szCs w:val="24"/>
      <w:lang w:val="ru-RU" w:eastAsia="ru-RU"/>
    </w:rPr>
  </w:style>
  <w:style w:type="paragraph" w:styleId="Header">
    <w:name w:val="header"/>
    <w:basedOn w:val="Normal"/>
    <w:link w:val="HeaderChar"/>
    <w:rsid w:val="00B9608B"/>
    <w:pPr>
      <w:tabs>
        <w:tab w:val="center" w:pos="4844"/>
        <w:tab w:val="right" w:pos="9689"/>
      </w:tabs>
    </w:pPr>
  </w:style>
  <w:style w:type="character" w:customStyle="1" w:styleId="HeaderChar">
    <w:name w:val="Header Char"/>
    <w:basedOn w:val="DefaultParagraphFont"/>
    <w:link w:val="Header"/>
    <w:rsid w:val="00B9608B"/>
    <w:rPr>
      <w:rFonts w:ascii="ArTarumianTimes" w:hAnsi="ArTarumianTimes"/>
      <w:sz w:val="24"/>
      <w:szCs w:val="24"/>
      <w:lang w:eastAsia="ru-RU"/>
    </w:rPr>
  </w:style>
  <w:style w:type="paragraph" w:styleId="Footer">
    <w:name w:val="footer"/>
    <w:basedOn w:val="Normal"/>
    <w:link w:val="FooterChar"/>
    <w:rsid w:val="00B9608B"/>
    <w:pPr>
      <w:tabs>
        <w:tab w:val="center" w:pos="4844"/>
        <w:tab w:val="right" w:pos="9689"/>
      </w:tabs>
    </w:pPr>
  </w:style>
  <w:style w:type="character" w:customStyle="1" w:styleId="FooterChar">
    <w:name w:val="Footer Char"/>
    <w:basedOn w:val="DefaultParagraphFont"/>
    <w:link w:val="Footer"/>
    <w:rsid w:val="00B9608B"/>
    <w:rPr>
      <w:rFonts w:ascii="ArTarumianTimes" w:hAnsi="ArTarumianTimes"/>
      <w:sz w:val="24"/>
      <w:szCs w:val="24"/>
      <w:lang w:eastAsia="ru-RU"/>
    </w:rPr>
  </w:style>
  <w:style w:type="character" w:styleId="Emphasis">
    <w:name w:val="Emphasis"/>
    <w:basedOn w:val="DefaultParagraphFont"/>
    <w:qFormat/>
    <w:rsid w:val="00A97794"/>
    <w:rPr>
      <w:i/>
      <w:iCs/>
    </w:rPr>
  </w:style>
  <w:style w:type="paragraph" w:customStyle="1" w:styleId="Text">
    <w:name w:val="Text"/>
    <w:basedOn w:val="Normal"/>
    <w:rsid w:val="00875BEC"/>
    <w:pPr>
      <w:overflowPunct w:val="0"/>
      <w:autoSpaceDE w:val="0"/>
      <w:autoSpaceDN w:val="0"/>
      <w:adjustRightInd w:val="0"/>
      <w:spacing w:after="220"/>
      <w:jc w:val="both"/>
      <w:textAlignment w:val="baseline"/>
    </w:pPr>
    <w:rPr>
      <w:rFonts w:ascii="Times New Roman" w:hAnsi="Times New Roman"/>
      <w:sz w:val="22"/>
      <w:szCs w:val="20"/>
      <w:lang w:val="en-GB" w:eastAsia="en-US"/>
    </w:rPr>
  </w:style>
  <w:style w:type="character" w:customStyle="1" w:styleId="BalloonTextChar">
    <w:name w:val="Balloon Text Char"/>
    <w:basedOn w:val="DefaultParagraphFont"/>
    <w:link w:val="BalloonText"/>
    <w:uiPriority w:val="99"/>
    <w:semiHidden/>
    <w:rsid w:val="005810FB"/>
    <w:rPr>
      <w:rFonts w:ascii="Tahoma" w:hAnsi="Tahoma" w:cs="Tahoma"/>
      <w:sz w:val="16"/>
      <w:szCs w:val="16"/>
      <w:lang w:eastAsia="ru-RU"/>
    </w:rPr>
  </w:style>
  <w:style w:type="paragraph" w:customStyle="1" w:styleId="mechtex">
    <w:name w:val="mechtex"/>
    <w:basedOn w:val="Normal"/>
    <w:link w:val="mechtexChar"/>
    <w:rsid w:val="00B30D10"/>
    <w:pPr>
      <w:jc w:val="center"/>
    </w:pPr>
    <w:rPr>
      <w:rFonts w:ascii="Arial Armenian" w:hAnsi="Arial Armenian"/>
      <w:sz w:val="22"/>
      <w:szCs w:val="22"/>
      <w:lang w:val="ru-RU"/>
    </w:rPr>
  </w:style>
  <w:style w:type="character" w:customStyle="1" w:styleId="mechtexChar">
    <w:name w:val="mechtex Char"/>
    <w:link w:val="mechtex"/>
    <w:uiPriority w:val="99"/>
    <w:locked/>
    <w:rsid w:val="00B30D10"/>
    <w:rPr>
      <w:rFonts w:ascii="Arial Armenian" w:hAnsi="Arial Armenian"/>
      <w:sz w:val="22"/>
      <w:szCs w:val="22"/>
      <w:lang w:val="ru-RU" w:eastAsia="ru-RU"/>
    </w:rPr>
  </w:style>
  <w:style w:type="character" w:styleId="Strong">
    <w:name w:val="Strong"/>
    <w:basedOn w:val="DefaultParagraphFont"/>
    <w:uiPriority w:val="22"/>
    <w:qFormat/>
    <w:rsid w:val="00B30D10"/>
    <w:rPr>
      <w:b/>
      <w:bCs/>
    </w:rPr>
  </w:style>
  <w:style w:type="paragraph" w:customStyle="1" w:styleId="Style15">
    <w:name w:val="Style1.5"/>
    <w:basedOn w:val="Normal"/>
    <w:rsid w:val="0062778E"/>
    <w:pPr>
      <w:spacing w:line="360" w:lineRule="auto"/>
      <w:ind w:firstLine="709"/>
      <w:jc w:val="both"/>
    </w:pPr>
    <w:rPr>
      <w:rFonts w:ascii="Arial Armenian" w:hAnsi="Arial Armenian"/>
      <w:sz w:val="22"/>
      <w:szCs w:val="20"/>
    </w:rPr>
  </w:style>
  <w:style w:type="paragraph" w:customStyle="1" w:styleId="Style6">
    <w:name w:val="Style6"/>
    <w:basedOn w:val="mechtex"/>
    <w:rsid w:val="0062778E"/>
    <w:rPr>
      <w:szCs w:val="20"/>
      <w:lang w:val="en-US"/>
    </w:rPr>
  </w:style>
  <w:style w:type="character" w:customStyle="1" w:styleId="mechtex0">
    <w:name w:val="mechtex Знак"/>
    <w:locked/>
    <w:rsid w:val="0062778E"/>
    <w:rPr>
      <w:rFonts w:ascii="Arial Armenian" w:hAnsi="Arial Armenian"/>
      <w:sz w:val="22"/>
      <w:lang w:eastAsia="ru-RU"/>
    </w:rPr>
  </w:style>
  <w:style w:type="paragraph" w:styleId="BodyText3">
    <w:name w:val="Body Text 3"/>
    <w:basedOn w:val="Normal"/>
    <w:link w:val="BodyText3Char"/>
    <w:rsid w:val="00B34970"/>
    <w:pPr>
      <w:spacing w:after="120"/>
    </w:pPr>
    <w:rPr>
      <w:rFonts w:ascii="Times New Roman" w:hAnsi="Times New Roman"/>
      <w:sz w:val="16"/>
      <w:szCs w:val="16"/>
      <w:lang w:val="ru-RU"/>
    </w:rPr>
  </w:style>
  <w:style w:type="character" w:customStyle="1" w:styleId="BodyText3Char">
    <w:name w:val="Body Text 3 Char"/>
    <w:basedOn w:val="DefaultParagraphFont"/>
    <w:link w:val="BodyText3"/>
    <w:rsid w:val="00B34970"/>
    <w:rPr>
      <w:sz w:val="16"/>
      <w:szCs w:val="16"/>
      <w:lang w:val="ru-RU" w:eastAsia="ru-RU"/>
    </w:rPr>
  </w:style>
  <w:style w:type="character" w:customStyle="1" w:styleId="ListParagraphChar">
    <w:name w:val="List Paragraph Char"/>
    <w:aliases w:val="List Paragraph 1 Char,List Paragraph (numbered (a)) Char,OBC Bullet Char,List Paragraph11 Char,Normal numbered Char,List_Paragraph Char,Multilevel para_II Char,List Paragraph1 Char,Akapit z listą BS Char,Bullet1 Char,Bullets Char"/>
    <w:basedOn w:val="DefaultParagraphFont"/>
    <w:link w:val="ListParagraph"/>
    <w:uiPriority w:val="34"/>
    <w:rsid w:val="002F0148"/>
    <w:rPr>
      <w:rFonts w:ascii="Calibri" w:eastAsia="Calibri" w:hAnsi="Calibri"/>
      <w:sz w:val="22"/>
      <w:szCs w:val="22"/>
    </w:rPr>
  </w:style>
  <w:style w:type="paragraph" w:styleId="BodyText">
    <w:name w:val="Body Text"/>
    <w:basedOn w:val="Normal"/>
    <w:link w:val="BodyTextChar"/>
    <w:rsid w:val="00C41BE5"/>
    <w:pPr>
      <w:spacing w:after="120"/>
    </w:pPr>
  </w:style>
  <w:style w:type="character" w:customStyle="1" w:styleId="BodyTextChar">
    <w:name w:val="Body Text Char"/>
    <w:basedOn w:val="DefaultParagraphFont"/>
    <w:link w:val="BodyText"/>
    <w:rsid w:val="00C41BE5"/>
    <w:rPr>
      <w:rFonts w:ascii="ArTarumianTimes" w:hAnsi="ArTarumianTime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1804">
      <w:bodyDiv w:val="1"/>
      <w:marLeft w:val="0"/>
      <w:marRight w:val="0"/>
      <w:marTop w:val="0"/>
      <w:marBottom w:val="0"/>
      <w:divBdr>
        <w:top w:val="none" w:sz="0" w:space="0" w:color="auto"/>
        <w:left w:val="none" w:sz="0" w:space="0" w:color="auto"/>
        <w:bottom w:val="none" w:sz="0" w:space="0" w:color="auto"/>
        <w:right w:val="none" w:sz="0" w:space="0" w:color="auto"/>
      </w:divBdr>
    </w:div>
    <w:div w:id="217127917">
      <w:bodyDiv w:val="1"/>
      <w:marLeft w:val="0"/>
      <w:marRight w:val="0"/>
      <w:marTop w:val="0"/>
      <w:marBottom w:val="0"/>
      <w:divBdr>
        <w:top w:val="none" w:sz="0" w:space="0" w:color="auto"/>
        <w:left w:val="none" w:sz="0" w:space="0" w:color="auto"/>
        <w:bottom w:val="none" w:sz="0" w:space="0" w:color="auto"/>
        <w:right w:val="none" w:sz="0" w:space="0" w:color="auto"/>
      </w:divBdr>
    </w:div>
    <w:div w:id="218707602">
      <w:bodyDiv w:val="1"/>
      <w:marLeft w:val="0"/>
      <w:marRight w:val="0"/>
      <w:marTop w:val="0"/>
      <w:marBottom w:val="0"/>
      <w:divBdr>
        <w:top w:val="none" w:sz="0" w:space="0" w:color="auto"/>
        <w:left w:val="none" w:sz="0" w:space="0" w:color="auto"/>
        <w:bottom w:val="none" w:sz="0" w:space="0" w:color="auto"/>
        <w:right w:val="none" w:sz="0" w:space="0" w:color="auto"/>
      </w:divBdr>
    </w:div>
    <w:div w:id="447353403">
      <w:bodyDiv w:val="1"/>
      <w:marLeft w:val="0"/>
      <w:marRight w:val="0"/>
      <w:marTop w:val="0"/>
      <w:marBottom w:val="0"/>
      <w:divBdr>
        <w:top w:val="none" w:sz="0" w:space="0" w:color="auto"/>
        <w:left w:val="none" w:sz="0" w:space="0" w:color="auto"/>
        <w:bottom w:val="none" w:sz="0" w:space="0" w:color="auto"/>
        <w:right w:val="none" w:sz="0" w:space="0" w:color="auto"/>
      </w:divBdr>
    </w:div>
    <w:div w:id="992294672">
      <w:bodyDiv w:val="1"/>
      <w:marLeft w:val="0"/>
      <w:marRight w:val="0"/>
      <w:marTop w:val="0"/>
      <w:marBottom w:val="0"/>
      <w:divBdr>
        <w:top w:val="none" w:sz="0" w:space="0" w:color="auto"/>
        <w:left w:val="none" w:sz="0" w:space="0" w:color="auto"/>
        <w:bottom w:val="none" w:sz="0" w:space="0" w:color="auto"/>
        <w:right w:val="none" w:sz="0" w:space="0" w:color="auto"/>
      </w:divBdr>
    </w:div>
    <w:div w:id="157778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ilit%20Mkrtchyan\Desktop\blank%20Nazaryan.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yezZut7W0fdNjyxryKoqcVhNU5FodoYnORCo1x8ypTg=</DigestValue>
    </Reference>
    <Reference Type="http://www.w3.org/2000/09/xmldsig#Object" URI="#idOfficeObject">
      <DigestMethod Algorithm="http://www.w3.org/2001/04/xmlenc#sha256"/>
      <DigestValue>jaiczPb93fPDJVzXiGjYVUN++9PoDDYtqVHFdDS+trU=</DigestValue>
    </Reference>
    <Reference Type="http://uri.etsi.org/01903#SignedProperties" URI="#idSignedProperties">
      <Transforms>
        <Transform Algorithm="http://www.w3.org/TR/2001/REC-xml-c14n-20010315"/>
      </Transforms>
      <DigestMethod Algorithm="http://www.w3.org/2001/04/xmlenc#sha256"/>
      <DigestValue>nRt6Gx83Z3xXskxawFA1TD1TsbK/VjR8oR8hmWa9kEM=</DigestValue>
    </Reference>
    <Reference Type="http://www.w3.org/2000/09/xmldsig#Object" URI="#idValidSigLnImg">
      <DigestMethod Algorithm="http://www.w3.org/2001/04/xmlenc#sha256"/>
      <DigestValue>mIjCOvvmo4y4CY5VRBsRZU50+nDEBgxdht86wtJ0Vpg=</DigestValue>
    </Reference>
    <Reference Type="http://www.w3.org/2000/09/xmldsig#Object" URI="#idInvalidSigLnImg">
      <DigestMethod Algorithm="http://www.w3.org/2001/04/xmlenc#sha256"/>
      <DigestValue>0+WamQlkWFauUs9A9guNr+P+Yd4nwN5Rz1qHVWpwuLE=</DigestValue>
    </Reference>
  </SignedInfo>
  <SignatureValue>D0ep1jh7Vpft9+OvhH9+SVKQCSO1uny7ACMkM0KRfXn1kuB7WjtdLc2R+CunYswZP23+rHXlMqpJ
5ucXW1E8KLwlEOnsG5uOTDJPtqYNY1AynOmVRaTMTsC1E+fWpzbpMspcuFBd4S8gDXZHanjTK/X8
T83AgCv/lo9SjJh/QR05nClK94MGwTCHLKZom/Z8SaDms1HUAgIABqlzSXc5czVqTAYXciCSWsdi
dPbM5R/GjExM1VqjV78z08P/xwAkU/+znWoBTdJCSNs6gk6sf2T7cZOLE4b5OsGjWrs3binovWsD
GrkSy7fb+nSdFAUK22CSf0I5Xb2Pehe73UL/rw==</SignatureValue>
  <KeyInfo>
    <X509Data>
      <X509Certificate>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sdujXT7XLcyEAg+Oh/WzLA/gcoUB/sEBJUawmJ6jBR0=</DigestValue>
      </Reference>
      <Reference URI="/word/_rels/settings.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EnOxTy42zyiMxpP4vVcMfq9Qm+gilIk8/8LcGGwSnHc=</DigestValue>
      </Reference>
      <Reference URI="/word/document.xml?ContentType=application/vnd.openxmlformats-officedocument.wordprocessingml.document.main+xml">
        <DigestMethod Algorithm="http://www.w3.org/2001/04/xmlenc#sha256"/>
        <DigestValue>GEXr/5WWKBWQ9Ycx7+cJA+IXiu5PkBsyYyeCClHoEoo=</DigestValue>
      </Reference>
      <Reference URI="/word/endnotes.xml?ContentType=application/vnd.openxmlformats-officedocument.wordprocessingml.endnotes+xml">
        <DigestMethod Algorithm="http://www.w3.org/2001/04/xmlenc#sha256"/>
        <DigestValue>zHvgQHT9SaY2efjolyCFh8qjkyxUZE/CqyIM3feXsgk=</DigestValue>
      </Reference>
      <Reference URI="/word/fontTable.xml?ContentType=application/vnd.openxmlformats-officedocument.wordprocessingml.fontTable+xml">
        <DigestMethod Algorithm="http://www.w3.org/2001/04/xmlenc#sha256"/>
        <DigestValue>v8XKfg1zv63IVAeTl7NjLmr4eQecDmqb/5Om8+vK8Fc=</DigestValue>
      </Reference>
      <Reference URI="/word/footnotes.xml?ContentType=application/vnd.openxmlformats-officedocument.wordprocessingml.footnotes+xml">
        <DigestMethod Algorithm="http://www.w3.org/2001/04/xmlenc#sha256"/>
        <DigestValue>dQxYhu6n36Ci2gQ2YaMnZCN6gVEMOfjzV8fn9vcfz8Y=</DigestValue>
      </Reference>
      <Reference URI="/word/media/image1.emf?ContentType=image/x-emf">
        <DigestMethod Algorithm="http://www.w3.org/2001/04/xmlenc#sha256"/>
        <DigestValue>ToccBvLczu8i0ZgWpI97HrlVYQAO3U/nEoLpeeo7Vbk=</DigestValue>
      </Reference>
      <Reference URI="/word/media/image2.emf?ContentType=image/x-emf">
        <DigestMethod Algorithm="http://www.w3.org/2001/04/xmlenc#sha256"/>
        <DigestValue>EqCrFPhG1LZwg97O+6JDv1cUMesu1sWf5Vau1xtHSNU=</DigestValue>
      </Reference>
      <Reference URI="/word/numbering.xml?ContentType=application/vnd.openxmlformats-officedocument.wordprocessingml.numbering+xml">
        <DigestMethod Algorithm="http://www.w3.org/2001/04/xmlenc#sha256"/>
        <DigestValue>1sSoEapEvVqvakJWCJ+09srOU6qLnJDCUqcZKlB1rXY=</DigestValue>
      </Reference>
      <Reference URI="/word/settings.xml?ContentType=application/vnd.openxmlformats-officedocument.wordprocessingml.settings+xml">
        <DigestMethod Algorithm="http://www.w3.org/2001/04/xmlenc#sha256"/>
        <DigestValue>PssFCRAhQCsXlZ81nNLxI0R7qJE64HVkWARYBEs3utI=</DigestValue>
      </Reference>
      <Reference URI="/word/styles.xml?ContentType=application/vnd.openxmlformats-officedocument.wordprocessingml.styles+xml">
        <DigestMethod Algorithm="http://www.w3.org/2001/04/xmlenc#sha256"/>
        <DigestValue>yMLTtrwo6sKXeBVFqX1jR+bIjqz8rFF9MnHwYPRb1Yk=</DigestValue>
      </Reference>
      <Reference URI="/word/theme/theme1.xml?ContentType=application/vnd.openxmlformats-officedocument.theme+xml">
        <DigestMethod Algorithm="http://www.w3.org/2001/04/xmlenc#sha256"/>
        <DigestValue>cFWFZjunL7kXoLZmRSVgSeilVP13sOBqtTExrN217D4=</DigestValue>
      </Reference>
      <Reference URI="/word/webSettings.xml?ContentType=application/vnd.openxmlformats-officedocument.wordprocessingml.webSettings+xml">
        <DigestMethod Algorithm="http://www.w3.org/2001/04/xmlenc#sha256"/>
        <DigestValue>VzNPXWmVZ36aFxwAV7nFrRORDs+wgsduDQKm/MXDg/s=</DigestValue>
      </Reference>
    </Manifest>
    <SignatureProperties>
      <SignatureProperty Id="idSignatureTime" Target="#idPackageSignature">
        <mdssi:SignatureTime xmlns:mdssi="http://schemas.openxmlformats.org/package/2006/digital-signature">
          <mdssi:Format>YYYY-MM-DDThh:mm:ssTZD</mdssi:Format>
          <mdssi:Value>2021-09-24T13:24:25Z</mdssi:Value>
        </mdssi:SignatureTime>
      </SignatureProperty>
    </SignatureProperties>
  </Object>
  <Object Id="idOfficeObject">
    <SignatureProperties>
      <SignatureProperty Id="idOfficeV1Details" Target="#idPackageSignature">
        <SignatureInfoV1 xmlns="http://schemas.microsoft.com/office/2006/digsig">
          <SetupID>{90CAD64E-39E4-47EE-9FBA-939C0C84BA8F}</SetupID>
          <SignatureText/>
          <SignatureImage>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U2Nhbm5lZCBEb2N1bWVudAAAQWRvYmUgUGhvdG9zaG9wIENTNiAoV2luZG93cykAMjAxOTowNDoyMyAxMjoxNDo0MgAACJADAAIAAAAUAAARJJAEAAIAAAAUAAAROJKRAAIAAAADMDAAAJKSAAIAAAADMDAAAKABAAMAAAABAAEAAKACAAQAAAABAAAE2KADAAQAAAABAAAG2uocAAcAAAgMAAAJG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8P3hwYWNrZXQgZW5kPSd3Jz8+/9sAQwABAQEBAQEBAQEBAQEBAQEBAQEBAQEBAQEBAQEBAQEBAQEBAQECAgEBAgEBAQICAgICAgICAgECAgICAgICAgIC/9sAQwEBAQEBAQEBAQEBAgEBAQICAgICAgICAgICAgICAgICAgICAgICAgICAgICAgICAgICAgICAgICAgICAgICAgIC/8AAEQgAuQF8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v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P/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97/3v/d993/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1tfETrPMbZO/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szOo8lCxFNHZ1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dT7KBA0JThV9X/97/3//f/9//3//f/97/3//f/9//3//f/9//3//f/9//3//f/9//3//f/9//3//f/9//3//f/9//3//f/9//3//f/9//3//f/9//3//f/9//3/9f9x7/3/fb/9z/3P/f/9//n/+f/9//3//f/97/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99rsSHsAOwEdT7/e/97/3//f/9//3//f/9//3//f/9//3//f/9//3//f/9//3//f/9//3//f/9//3//f/9//3//f/9//n//f/9//3//f/9//3//f/9//3//f/9//X/+f1pbEi4TLr9n/3vde/1//n//f/9//3v/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d11XLg3LAI8d/3P/f/9//3/fe/9//3//f/9//3//f/9//3//f/9//3//f/9//3//f/9//3//f/9//3//f/9//3//f/9//3//f/9//3//f/9//n//f/9//3/+f/9//3c8T3ARDwW7Qv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czUy6wQsETtT/3f/f/9//3//f/9//3//f/9//3//f/9//3//f/9//3//f/9//3//f/9//3//f/9//3//f/9//3//f/9//3//f/9//3/+f/9//n/+f/5//3//e/93n1+zGe4AcRW/a/9//3//f/9//3//f/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ay0RDA3SJf9v/3f/f/9//3//f/9//3//f/9//3//f/9//3//f/9//3//f/9//3//f/9//3//f/9//3//f/9//3//f/9//3//f/9//3//f/9//3//f/9//3//e/9zNS4NBS4Nn2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XQuwETg08U/9z/3v/f/5//3//f/9//3//f/9//3//f/9//3//f/9//3//f/9//3//f/9//3//f/9//3//f/9//3//e/9733f/e/97/3//f/9//3//f/97/3v/b11TLQnsBFU2/3f/e/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9732+RGS4FFSY9T/93/3//f/9//3//f/9//3//f/9//3//f/9//3//f/9//3//f/9//3//f/9//n/+f/9//3//f/9//3v/d/93/3P/d/9z/3f/c/93/3P/c/9v/2v/YxQiDQFvFX1b/3f/e/9//3//f/9//n/+f/9//3//f/5//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jLtAO4AWDKfY/9//3//f/5//3//f/9//3//f/9//3//f/9//3//f/9//3//f/9//3//f/1//n/+f/9//3//f/93/3e/Z55fG0/6StlGuEJ2OlQ2VTZ2Ork+mDaRES8FLgVXMv9v/3P/d/97/3v/f/5//3/+f/9//n//f/5//n/+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e59fcA0wAXANuEL/d/97/3//f/5//3//f/9//3//f/9//3//f/9//3//f/9//3//f/9//3//f/9//3//f/97/3d9X7hGjx1OFU4RLQ1ODS0NThFOEQ0RUBkODVER7gDOABAJEAk3LjYuXle/Z/9z/3f/e/93/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X/+f/5//3//a1YuUAVQCTUu/3P/f/9//3//f/9//3//f/9//3//f/9//3/ef/9//3//f/9//3//f/9//3//f/93/3f/c9hKjx3qCC0RkB3yJVYydzqXPnc+dz7bTttOmUaaQvYp7wStAM8A7wByDS8NkBnyKflKn2P/c/97/3//f/9733v/f/9//3//f/9//nv+e/97/3//e/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n//f/9//3ccS1AJDgGyGTxT/3v/f/9//3//f/9//3//f/9//3//f/9//3//f/9//nv/f/9//3v/e/9z/2//bxtTsCEsESwVryG/Z99v/3f/d/97/3f/e/97/3//e/9//3vfbzYyUQ1SCXIFvDJXKtIdkBVODbIZNi5+W99r/3P/c/93/3f/e/97/3v/f/9//3//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f/93n2NwDQ8BcQk1Kv9z/3//f/9//3//f/9//3//f/9//3//f/9//3//e/9//3//e/97/3v/a/9ruD6QGU4Rjx36Tv9z/3P/d/97/3//e/97/3v/f/9//3v/f/9//3f6SlANMAG0EZ9P/2O/XztPNC6QFU4NTg0TJtlGv1//a/9z/3P/d/97/3v/f/9//n/+f/1//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zNSovBZINkRH/b/93/3/+f/9//3//f/9//3//f/9//3//f957/3//f/97/3f/e/9zn1vTHW8RTg12Ov9v/3f/e/97/3v/f/9//3//f/9//3//f/97/3//f/97/29WLk8FTwWYMv9v/3P/e/93vWsYT/EljxWPEbAZEyZ2Nl1T/2v/c/93/3//f/9/33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d7lCUAkwAXEJ32P/c/9//3//f/9//3//f/9//3//f/9//3//f/9//3//d/97/3caUy0JcBEtCbhC/2//d/93/3v/f/9//3//f/9//3//f/9//3f/e/97/3v/d/9zG0exFQ0BsRW/X/93/3v+f/5//3f/a31XljoTKrAZbhFvFdIhdzp+X/93/3v/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ufX7IZMQFRBRxH/2//f/5//3//f/9//3//f/9//3//f/9//3//e/97/3v/d/lSryEtDfMln2P/c/97/3v/f/9//3//f/9//n//f/9//3//f/9//3//f/5//3//e79jFSYvBVAJuEL/c/9//3//f/9//3//e/97/3e/Z7hG8iUtDZEV0x1XMvtGv1//a/9v/3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3NjEFMQEWIv9r/3v/f/9//3//f/9//3//f/9//3//f/9//3//f/93GVdNGeoINTKfX/9z/3f/d/9//3//f/5//3//f/9//3//f/9//3//f/9//n//f/5//3//b9tCkw0wAS4Jn2f/f/9//3v/f957/3//f/9//3v/d99rn193OtIdLQlvEbAZEyYaS/9v/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n1+SDVEBtBHbPv93/3//f/5//3//f/9//3//f/9//3//f/9//3//d1Q+6gwsEb9f/2v/b/9z/3f/d/97/3v/f/9//3//f/9//3//f/5//3//e/9//n/9f91//3e/Y5QNcwFQCR1P/3//f/9//3//f/9//3//f/9//3//f/97/3v/c31jdj6vHU0NkBXSHZg6flv/b/9z/3f/d/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e/9v1BkwAXIF9R2/Z/97/3//f/9//3//f/9//3//f/9//3//f/9//3f5Uq8hbhnxJTMyt0J8X/9v/3f/d/97/3v/f/9//3//f/9//n//f/97/3//f/9/3H/9f/9//29ZJrUFUQF3Mv9z/3//f/9//3//f/9//3//f/9//n//f/9//3//e/93/299W1YysR0NCU4N0SH5Rr9j/3P/c/97/3v/f/97/3//e/97/3f/f/53/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c/xCTwVxBXENPU//c/9//3//f/9//3//f/9//3//f/9//3//f/9//3e+Z1xb10YRMo4hryV0PhlTvmv/d/97/3v/f/97/3v/e/9//3//f/9//3/+f/1//X//f/9zHUOTCVABsRV9X/97/3//f/9//3//f/9//3//f/9//3//f/9//3v/e/97/3P/c99rG0sSKiwNDAmxHTUu2kZdV/9z/3P/e/97/3//f/9//n/9f/1//n/+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P/ZxUiDgGyETYq32f/e/9//3//f/9//3//f/9//3//f/9//3//e/97/3f/d/9z/3e/bztbMz6vLa4pETbXTr5r/3f/e/93/3v/e/97/3v/f/9//3/df/5//3//d39T0xUuAZENVjb/d/9//3//f/9//3//f/9//3//f/9/3Xv/f/9//3//e/97/3f/d/9v/2+fY7lGsR0tDS0NjxnRJdhGvmf/d/97/3//f917u3v8f/1//3//f/9//3v/f/97/3v/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z/3P7Ri8FcgmzEZk2/3P/e/9//3//f/9//3//f/9//3//f/9//3//e/97/3v/f/9//3//e/9/3nMYVzI6bSGvJTM2t0aeY/9v/3P/c/97/3v/f/5//3//f/9//3P/azUmkQ2RCbIZf1v/f/9//3//f/9//3//f/9//3//f/9//3//f/9//3//e/9//3//f/9//3v/d/9znmO3Qm4VTRFOFbEhNDL6Sp5f/3P/d/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zv2OSFVABtQ20FX5b/3f/d/9//3//f/9//3//f/9//3//f/9//3//e/9//3//f/9//3//e/9//3v/d79r2EqvJY4dsCWWPnxb/3P/c/9//3//f/9//3//d/9z/2/YPvQVUAFQAXgy/3f/f/9//3//f/9//3//f/9//3/+f/9//3//f/9//3//f/9//n//f/9//3//e/93/3P/b55flzpvFS0NTRGxHbg+v2P/c/93/3f/e/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zeDZQAdcNkwm5Pv9v/3f/d/9//3//f/9//3//f/9//3//f/9//3//f/9//3//f/9//3//f/9//3f/e/93/3d9Y5VCzyXQKTMyW1uda/9//3//f/97/3v/d/9zn182IlEBkwGzEb9n/3//f/9//3//f/9//3//f/9//3//f/9//3//f/5//3//f/9//3//f/9//3//f/9//3//e/93/299V3Y2bw1wDdQZ0xmZOr9f/2//d/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v/f/9//3/+f/5//3//d9pCcQmVAZUFFCL/Z/9v/3f/e/9//3//f957/3//f/9//3//f/9//3//f/9//3//f/9//3//f/9//3v/e/93/3f/c/9zO1czNhEyUj6VSjpj32//d/9z/3P/c/9vVybVDXMBkwkcT/97/3//f/9//3//f/9//3//f/9//3//f/9//3//f/9//3//f/9//3//f/5//3//f/9//3//e/93/3P/a79f2z4WJnANTwmPFVQyO1P/b/93/3v/e/9//3v/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ueZ1Q+TRltGdhK/3P/f/9//3//f/9//3//f/9//3//f/9//3//f/9//3//f/5//Xv/f/93/3f/c99jjxkSLv9v/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d31jdT7QKfEtdEJcY/97/3v/e/9//3//f/97/3//f/9//3//f/9//3/9e/5//nv/e/93/3Pfa20Zjh3/a/9z/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e/93fV+WPpAZshmYNp9b/2//b/93/3f/f/9//3/+f/5//X/9f/1//n//f/9//3//f/97/3cRMkwZnmf/e/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d/97/3f/d/93/289S1cqcA2xFbc632P/b/93/3f/e/97/3/+f/1/3Hvce/5/33/ff/9//3/fd/938jUsGZ9n/3f/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e/93/2/fY/pC0SFtFa8dlj46U/9z/3P/d/93/3f/d/97/3v/f/9//3//f/9//3f/e1VCLBmeZ/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Xv/f/9/3nved/9//3v/e/9v/2//b99nt0KOHSsRrh3xKdhGvmP/c/9v/3P/b/9z/3f/f/97/3f/d/93/3NVPgoRfmP/d/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e/97/3//f/9//3//e/9//3cZU88lryFuGbAZ8yF3LrkyPkOfU79f/2v/a/9r/2//a35b0SFuGb5j/3f/e/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X/+f/5//3//f/97/3f/d79nlz6QGbEZshVwCU8FkBGOFa4ZMSYRJnQyljbxIUwNESr/c/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e/93329cW/lKlj5UNvEpESbvHfAdzxmuFWwNjhWvHd9n/2//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v/f/97/3v/d/97/3f/d/9v/2/fY3xX+Er4SltX/2v/b/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nv/f/9//3//f/9//3//f/9//3//f/9//3//f/9//3//f/9//3//f/9//3//f/9//3//f/9//3//f/9//3//f/9//3//f/9//3//f/9//3//f/9//3//f/9//3//f/9//3//f/9//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385Z957/3//f/9//3//f/9//3//f/9//3//f/9//3//f/9//3//f/9//3//f/9//3//f/9//3//f/9//3//f/9//3//f/9//3//f/9//3//f/9//3//f/9//3//f/9//3/ee/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2//f/9//3//f/9//3//f/9//3//f/9//3//f/9//3//f/9//3//f/9//3//f/9//3//f/9//3//f/9//3//f/9//3//f/9//3//f/9//3//f/9//3//f/9//3//f/9//3//f/9//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13/nv+e/57/nv/f/9//3//f/9//3//f/9//3//f/9//3//f/9//3//f/9//3//f/9//3//f/9//3//f/9//3//f/9//3//f/9//3//f/9//3//f/9//3//f/9//3//f/9//3//f/9//3//f/9//3//f/9//3//f/9//3//f/9//3//f/9//3//f/9//3//f/9//3//f/9//3//f/9//3//f/9//3//f/9//3//f/9//3//f/9//3//f/9//3//f/9//3//f/9//3//f/9//3//f/9//3//f/9//3//f/9//3//f/9//3//f/9//3//f/9//3//f/9//3//f/9//3//f/9//3//f/9//3//f/9//3//f/9//3//f/9//3//f/9//3//f/9//3//f/9//3//f/9//3//f/9//3//f/9//3//f/9//3//f/9//3//f/9//3//f/9//3//f/9//3//f/9//3//f/9//3//f/9//3//f/9//3//f/9//3//f/9//3//f/9/TAAAAGQAAAAAAAAAAAAAAPQAAAB2AAAAAAAAAAAAAAD1AAAAdwAAACkAqgAAAAAAAAAAAAAAgD8AAAAAAAAAAAAAgD8AAAAAAAAAAAAAAAAAAAAAAAAAAAAAAAAAAAAAAAAAACIAAAAMAAAA/////0YAAAAcAAAAEAAAAEVNRisCQAAADAAAAAAAAAAOAAAAFAAAAAAAAAAQAAAAFAAAAA==</SignatureImage>
          <SignatureComments/>
          <WindowsVersion>10.0</WindowsVersion>
          <OfficeVersion>15.0</OfficeVersion>
          <ApplicationVersion>15.0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DelegateSuggestedSigner/>
          <DelegateSuggestedSigner2/>
          <DelegateSuggestedSignerEmail/>
        </SignatureInfoV1>
      </SignatureProperty>
    </SignatureProperties>
  </Object>
  <Object>
    <xd:QualifyingProperties xmlns:xd="http://uri.etsi.org/01903/v1.3.2#" Target="#idPackageSignature">
      <xd:SignedProperties Id="idSignedProperties">
        <xd:SignedSignatureProperties>
          <xd:SigningTime>2021-09-24T13:24:25Z</xd:SigningTime>
          <xd:SigningCertificate>
            <xd:Cert>
              <xd:CertDigest>
                <DigestMethod Algorithm="http://www.w3.org/2001/04/xmlenc#sha256"/>
                <DigestValue>BlQFtbiDwNkDE2+LGmZ/tgVlFXAaHaa2hjhsV/8Tngw=</DigestValue>
              </xd:CertDigest>
              <xd:IssuerSerial>
                <X509IssuerName>CN=CA of RoA, SERIALNUMBER=1, O=EKENG CJSC, C=AM</X509IssuerName>
                <X509SerialNumber>8573289352525248408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</xd:EncapsulatedX509Certificate>
            <xd:EncapsulatedX509Certificate>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w==</xd:EncapsulatedX509Certificate>
          </xd:CertificateValues>
        </xd:UnsignedSignatureProperties>
      </xd:UnsignedProperties>
    </xd:QualifyingProperties>
  </Object>
  <Object Id="idValidSigLnImg">AQAAAGwAAAAAAAAAAAAAAAYBAAB/AAAAAAAAAAAAAAAAIAAAjw8AACBFTUYAAAEA+DwCALsAAAAFAAAAAAAAAAAAAAAAAAAAgAcAADgEAABWAgAAUAEAAAAAAAAAAAAAAAAAAPAfCQCAIAUACgAAABAAAAAAAAAAAAAAAEsAAAAQAAAAAAAAAAUAAAAeAAAAGAAAAAAAAAAAAAAABwEAAIAAAAAnAAAAGAAAAAEAAAAAAAAAAAAAAAAAAAAlAAAADAAAAAEAAABMAAAAZAAAAAAAAAAAAAAABgEAAH8AAAAAAAAAAAAAAA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MhHsiC8B0IovAQ7yIHcjAQAAAAAAAPEQClrYYrgZOwAAAH8AAAAAAAAAAQAAAJhsGBEAAAAAINerE1iazxMAAAAAYBisEwAAAAAg16sT1zEcbwMAAADgMRxvAQAAAPhx2hO4TlNvu4cYbzjav/uLGH/ioJdrAUCKLwEp8SB3AAAvAQIAAAA18SB3OI8vAeD///8AAAAAAAAAAAAAAACQAQAAAAAAAQAAAABhAHIAaQBhAGwAAAAAAAAAAAAAAAAAAAAAAAAAMYt+dwAAAAAGAAAA8IkvAfCJLwEAAgAA/P///wEAAAAAAAAAAAAAAAAAAAAAAAAAAAAAAICgAA9kdgAIAAAAACUAAAAMAAAAAwAAABgAAAAMAAAAAAAAAhIAAAAMAAAAAQAAABYAAAAMAAAACAAAAFQAAABUAAAACgAAACcAAAAeAAAASgAAAAEAAACrKvlBjuP4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e953/3v/f/97/3/e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e/97/3f/d/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97/3s6XxI6ry22Tv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Mz6PJSwVTB2+b/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1U6ygTsBE8VXF//e/9//3//f/9//3//f957/3//f/9//3//f/9//3//f/9//3//f/9//3//f/9//3//f/9//3//f/9//n//f/9//3//f/9//3//f/9//3//e/9//H/8f/9732//b/93/3v/f/1//n//f/9//3v/f/97/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v/b7EhDQXsBHY+/3v/f/9//3//f/9//3//f/9//3//f/9//3//f/9//3//f/9//3//f/9//3//f/9//3//f/9//3//f/9//3//f/9//3//f/9//3//f/9//3//f/1//XtbXxIuNC6/Y/9/3Xv+f/5//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97/3ddWw0NywRvHf9z/3v/f/9//3v/f/9//3//f/9//3//f/9//3//f/9//3//f/9//3//f/9//3//f/9//3//f/9//3//f/9//3//f/9//3/+f/9//3//f/5//3//e/93HE9xEQ4F20L/c/9//3//f/9//3//f/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97/3NWNusELREbU/97/3//f/9//3//f/9//3//f/9//3//f/9//3//f/9//3//f/9//3//f/9//3//f/9//3//f/9//3//f/9//3//f/9//3/+f/9//n/+f/5//3//d79fsxkPAXEV32//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e/97v2dNFQwJ0iX/b/93/3v/f/9//3//f/9//3//f/9//3//f/9//3//f/9//3//f/9//3//f/9//3//f/9//3//f/9//3//e/9//3v/f/9//3//f/9//n//f/9//3v/bzUu7QQuDZ5j/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e/93dj4NCU4NXVP/b/97/3//f/9//3//f/9//3//f/9//3//f/9//3//f/9//3//f/9//3//f/9//3//f/9//3//f/97/3//e/93/3f/f/9//3//f/9//3//e/97/29dUy4N6wR2Ov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d/9vcBUvCfQhPVP/c/9//3//f/9//3//f/9//3//f/9//3//f/9//3//f/9//3//f/9//3//f/1//n/+f/9//3//f/97/3f/c/93/3P/c/9z/3P/c/9z/3P/b/9n/2f0HS0FbhF+W/9z/3v/e/9//3//f/5//n/+f/9//n//f/5//n/+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d3c27QAOAVgyv2f/e/9//n//f/9//3//f/9//3//f/9//3//f/9//3//f/9//3//f/9//3/+f/5//n//f/9//3//e/9z32t9XztT+Ur5SrhClj5UNnY6djrZQng2shUvBS8JVjL/c/9z/3v/e/9//3//f/5//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X/+f/5//3ufW3ANLwFwDZdC/3fed/9//3/+f/9//3//f/9//3//f/9//3//f/9//3//f/9//3//f/9//3//f/9//3//e/93XFu4Rm4ZbhVOEU4NLQ1OES0RThXsDHAZ7ghRFc4A7gAQBTAJFyo2Mj1Xv2ffb/93/3f/e/9//3//f/9//3//f/9//3//f/9//3//f/97/3v/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5//n//f/97/29WLlEJUAVWMv9z/3//f/9//3//f/9//3//f/9//3//f/9//n//f/9//3//f/9//3//f/9//3//e/93/3O3SrAh6ghOFY8ZEypVMpc6lzqXPnc+/FK7SppGmkIWLu4EzgDPABABUQ1QEXAZ8y3ZSr9n/3P/e/9//3//e/97/3//f/9//3//f/9//nf/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9f/5//n//f/9zHEsvBQ4BkRU9U/93/3/ee/9//3//f/9//3//f/9//3//f/9//3/ee/9//3//f/97/3v/c/9v/287U5AhLBEMEbAln2Pfb/9z/3f/d/93/3f/e/9//3v/e/97v2s2MjAJcglSBdw2NirTIW8RTg2RFVYuXVffa/9v/3P/c/93/3f/e953/3//f/9//n/+f/1//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5//3//e59fkREOAXENFSr/d/97/3//f/9//3//f/9//3//f/9//3//f/9//3//f/9//3v/f/93/2//a7k+jxluFY8d+k7/c/93/3f/e/97/3//e/9//3//f997/3//f/97+kpwES8B1RWfT/9jv1s8TzQusBlNDW8REyb6Rp5f/2//b/93/3f/f/97/3//f/9//n/+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v/cxUqUAlxCZER/2v/d/9//n//f/9//3//f/9//3//f/9//3/+f/9//3/fd/93/3f/c39X0x1ODU4RdTr/b/93/3v/e/97/3//f/9//3//f/9//3v/e/97/3//d/9vNSpPBS4BmDL/a/9z/3f/d7xrGE/QIbAVbhGwGfIhljZcU/9r/3P/d/9//3/ff/9/3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aRk8JUQVxCf9j/3P/f/5//3//f/9//3//f/9//3//f/9//3//f/9//3v/d/97GlMuDVARTg24Pv9z/3f/e/97/3//f/9//3//f/9//3//f/97/3v/f/97/3v/czxLsRUtAbEVv2P/d/9//n//f/93/299V7c+EyqwHU4RjxnRIZc+fV//d/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fl+yGRABUQX8Qv9v/3v+f/9//3//f/9//3//f/9//3//f/9/33v/e/93/3fYTrAhDA3zJX5f/3P/d/9//3v/f/9//3/+f/9//3//f/9//3//f/9//n//f/9//3ufXzYmDwFQDZg+/3P/e/9//3v/f/97/3v/e/93nmPYRtEhLg2QFdMhVi77Rp9b/2v/a/9z/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dzZSCTEBNyb/a/97/n//f/9//3//f/9//3//f/9//3//f/9//3v/exlXbR3qCFY2n1//c/93/3v/f/9//3//f/9//3//f/9//3//f/9//3//f/9//n//f/9//3PbQrQREAEuDZ9j/3//f/9//3//f/9//3//f/9//3f/b59fmDqyHU4NbxHRHRMmO0v/a/97/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5//3//d59fcg1SBbMR+0L/c/9//n//f/9//3//f/9//3//f/9//3//f/9//3dUPukILBGfX/9r/2//c/9z/3f/d/9//3v/f/9//3//f/9//n/+f/97/3v/f/9/3H/9f993v2OTCXMBMAU9T/97/3//f/9//3//f/9//3//f/9//3v/f/97/3NcX5Y+jxlNEW8R0iF3Nn5b/2//c/9z/3v/e/9//3//f/9//3//e/9//3v/e/97/3//e/9//3//f/9//3/+f/9//3//f/9//3//e/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v/b/UdMAFyCfQd32f/e/9//n//f/9//3//f/9//3//f/9//3//f/97+FKwJW4Z8ikzMrdGfF//c/9z/3v/e/9//3v/f/9//3//f/9//3//f/97/3//f/1/3H//f/9veSaUBXIJdzL/d/9//3//f/9//3//f/9//3//f/9//3//f/9//3v/d/9zXVd2NrEZLgktDfIl2UbfZ/9z/3f/e/97/3v/f/9//3//d/97/3v/e/57/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n//f/97/3PbPlAFUAVxDTxP/3P/f/9//3//f/9//3//f/9//3//f/9//3//e/97nWdcW7ZGEjJtHa8lUzoZV55r/3f/d/97/3v/e/93/3v/e/9//3v/f/9//n/cf/1//3//c/0+kwkvAbEVXFv/e/9//3//f/9//3//f/9//3//f/9//3//f/97/3v/d/93/2/fa/pKEyoMCSwNkB01LrlCXlv/b/93/3f/e/9//3/+f/5//X/9f/1//n//f/9//3v/e/97/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z/2f0IS8BshFXLr9j/3//f/9//3//f/9//3//f/9//3//f/9//3//e/93/3f/d/9z328aW1RCrynPLfE1+FKea/97/3f/e/97/3v/e/9//3v/f/5//n/+f/9//3OfV9MVLwFwDXc6/3f/f/9//3//f/9//3//f/9//3//f/5//3//f/97/3//e/97/3P/c/9vv2O5QtEhLQ1OEW8Z8inYRr9r/3f/f/9//3/dd9x7/H/+f/5//3//f/9//3v/f/97/3//f/9//3//f/5//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c/9v+0YOAZIJkw2ZNv9v/3v/e/9//3//f/9//3//f/9//3//f/97/3v/e/97/3v/f/97/3//e99z+FIzPkwdrykSMthKfV//b/9z/3P/d/9/3nv+f/9//3//e/9z/2s1KnAJkQ2xFZ9f/3v/f/9//3//f/9//3//f/9//3//f/9//3//f957/3//f/9//3v/f/97/3ffb79nlj5uGU0RbhWwHTUy2UaeY/9v/3f/e/9//3//e/97/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v/d79jshUwAdYRtBGeX/93/3v/f/9//3//f/9//3/ef/9//3//f/9//3//f/9//3//f/9//3//e/97/3ffb7dK0CluHdAldT6dX/9z/3f/e/9//3//f/97/3v/c/9zuD71GVABcQV3Mv97/3//f/9//3//f/9//3//f/9//3//f/9//3//f/9//3//f/9//3//f/9//3v/d/93/2+fY3Y6kBktDU4RsR25Qr9j/3f/d/97/3v/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n//f/9//n//f/9//3//f/9//3//f/9//3//f/9//3//f/9//3//f/9//3//f/97/3v/c/9rljptFW0VdDpbW99z/3//f/9//3//f/9//3//f/9//3//f/9//3//f/9//3//f/9/3Xv/f/57/3//czxLbxG4Ov9r/3v/f/9//n//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e/97nWd0PkwZbR23Rv9z/3//f/9//3//f/9//3//f/9//3//f/9//3//f/9//3/9f/17/nv/e/93/3O/Y48ZESr/b/93/3v+e/9//n//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edY3U+8SnxLXVCXGP/f/97/3v/f/9//3//f/9//3//f/9//3//f/9//n/+e/9//3v/e/9z/29MGa8h32v/d/97/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57/3//e/97/3f/d1xflj5wFdIddzafX/9r/3P/c/93/3v/f/9//3/9f/1//H/9f91//3//f/9//3v/e/93EjIsFZ5n/3f/e/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v/e/97/3f/d/9vXk9XKpARkBXYPt9j/3P/c/97/3v/f/5//n/9f/x/23v/f99//3//f/9/33f/e/ExTR2eZ/97/3v/f/9//n//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e/9//3v/d/9r32PZQvEhTRGvHXU6O1P/b/9z/3f/d/53/3v+d/97/3//f997/3//e/93/3d1QiwVn2f/d/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5//3//f95733v/e/9//3v/c/9v/3PfZ7dGbR1MFY4dES7XRt9n/2//c/9v/2//b/97/3v/f/93/3v/d/93VToLEX1j/3f/e/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5//3//f/9//3/ed/9//nv/f/97/3v/e/93+FLPKY4djxmQGRQiViq6Mh1Dv1eeW/9r/2v/a/9r/2t9V/ElbRm+Z/93/3v/f/9//n//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5//n//f/9//3//e/97/3ffa5c+sR2RFdIZcAlwCZARrxmtGTIqESKVNpU28iFMDRIu/2//d/97/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e/97/3f/d79rXFvYRpY+NDISKvAh7x3PHc8ZjhVtEW0VzyG+Y/9v/3f/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v/e/97/3v/d/97/3f/b/9r/2d8VxlL2EZ8W/9r/3P/d/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nv/f/9//3//f/9//3//f/9//3//f/9//3//f/9//3//f/9//3//f/9//3//f/9//3//f/9//3//f/9//3//f/9//3//f/9//3//f/9//3//f/9//3//f/9//3//f/9//3v/f/97/3//e/97/3v/f/97/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+9d9573nv/f/9//3//f/9//3//f/9//3//f/9//3//f/9//3//f/9//3//f/9//3//f/9//3//f/9//3//f/9//3//f/9//3//f/9//3//f/9//3//f/9//3//f/9//3/ff/9/33//f99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OWe9d/9//3//f/9//3//f/9//3//f/9//3//f/9//3//f/9//3//f/9//3//f/9//3//f/9//3//f/9//3//f/9//3//f/9//3//f/9//3//f/9//3//f/9//3//f/9/3nve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3tv/3//f/9//3//f/9//3//f/9//3//f/9//3//f/9//3//f/9//3//f/9//3//f/9//3//f/9//3//f/9//3//f/9//3//f/9//3//f/9//3//f/9//3//f/9//3//f/57/3/+e/5//3//f/5//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e/57/3/+e/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</Object>
  <Object Id="idInvalidSigLnImg">AQAAAGwAAAAAAAAAAAAAAAYBAAB/AAAAAAAAAAAAAAAAIAAAjw8AACBFTUYAAAEApEACAMEAAAAFAAAAAAAAAAAAAAAAAAAAgAcAADgEAABWAgAAUAEAAAAAAAAAAAAAAAAAAPAfCQCAIAUACgAAABAAAAAAAAAAAAAAAEsAAAAQAAAAAAAAAAUAAAAeAAAAGAAAAAAAAAAAAAAABwEAAIAAAAAnAAAAGAAAAAEAAAAAAAAAAAAAAAAAAAAlAAAADAAAAAEAAABMAAAAZAAAAAAAAAAAAAAABgEAAH8AAAAAAAAAAAAAAA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DIR7IgvAdCKLwEO8iB3IwEAAAAAAADxEApa2GK4GTsAAAB/AAAAAAAAAAEAAACYbBgRAAAAACDXqxNYms8TAAAAAGAYrBMAAAAAINerE9cxHG8DAAAA4DEcbwEAAAD4cdoTuE5Tb7uHGG842r/7ixh/4qCXawFAii8BKfEgdwAALwECAAAANfEgdziPLwHg////AAAAAAAAAAAAAAAAkAEAAAAAAAEAAAAAYQByAGkAYQBsAAAAAAAAAAAAAAAAAAAAAAAAADGLfncAAAAABgAAAPCJLwHwiS8BAAIAAPz///8BAAAAAAAAAAAAAAAAAAAAAAAAAAAAAACAoAAPZHYACAAAAAAlAAAADAAAAAMAAAAYAAAADAAAAAAAAAISAAAADAAAAAEAAAAWAAAADAAAAAgAAABUAAAAVAAAAAoAAAAnAAAAHgAAAEoAAAABAAAAqyr5QY7j+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H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ved/97/3//e/9/3n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v/e/93/3f/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e/97Ol8SOq8ttk7/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dzM+jyUsFUwdvm//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39VOsoE7ARPFVxf/3v/f/9//3//f/9//3/ee/9//3//f/9//3//f/9//3//f/9//3//f/9//3//f/9//3//f/9//3//f/5//3//f/9//3//f/9//3//f/9//3v/f/x//H//e99v/2//d/97/3/9f/5//3//f/97/3//e/9//n//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97/2+xIQ0F7AR2Pv97/3//f/9//3//f/9//3//f/9//3//f/9//3//f/9//3//f/9//3//f/9//3//f/9//3//f/9//3//f/9//3//f/9//3//f/9//3//f/9//3/9f/17W18SLjQuv2P/f917/n/+f/9//3//f/97/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e/93XVsNDcsEbx3/c/97/3//f/97/3//f/9//3//f/9//3//f/9//3//f/9//3//f/9//3//f/9//3//f/9//3//f/9//3//f/9//3//f/9//n//f/9//3/+f/9//3v/dxxPcREOBdtC/3P/f/9//3//f/9//3//f99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e/9zVjbrBC0RG1P/e/9//3//f/9//3//f/9//3//f/9//3//f/9//3//f/9//3//f/9//3//f/9//3//f/9//3//f/9//3//f/9//3//f/9//n//f/5//n/+f/9//3e/X7MZDwFxFd9v/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v/e79nTRUMCdIl/2//d/97/3//f/9//3//f/9//3//f/9//3//f/9//3//f/9//3//f/9//3//f/9//3//f/9//3//f/9//3v/f/97/3//f/9//3//f/5//3//f/97/281Lu0ELg2eY/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v/d3Y+DQlODV1T/2//e/9//3//f/9//3//f/9//3//f/9//3//f/9//3//f/9//3//f/9//3//f/9//3//f/9//3//e/9//3v/d/93/3//f/9//3//f/9//3v/e/9vXVMuDesEdjr/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b3AVLwn0IT1T/3P/f/9//3//f/9//3//f/9//3//f/9//3//f/9//3//f/9//3//f/9//3/9f/5//n//f/9//3//e/93/3P/d/9z/3P/c/9z/3P/c/9z/2//Z/9n9B0tBW4Rflv/c/97/3v/f/9//3/+f/5//n//f/5//3/+f/5//n//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d3Nu0ADgFYMr9n/3v/f/5//3//f/9//3//f/9//3//f/9//3//f/9//3//f/9//3//f/9//n/+f/5//3//f/9//3v/c99rfV87U/lK+Uq4QpY+VDZ2OnY62UJ4NrIVLwUvCVYy/3P/c/97/3v/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1//n/+f/97n1twDS8BcA2XQv933nf/f/9//n//f/9//3//f/9//3//f/9//3//f/9//3//f/9//3//f/9//3//f/9//3v/d1xbuEZuGW4VThFODS0NThEtEU4V7AxwGe4IURXOAO4AEAUwCRcqNjI9V79n32//d/93/3v/f/9//3//f/9//3//f/9//3//f/9//3//e/97/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5//3//e/9vVi5RCVAFVjL/c/9//3//f/9//3//f/9//3//f/9//3//f/5//3//f/9//3//f/9//3//f/9//3v/d/9zt0qwIeoIThWPGRMqVTKXOpc6lz53PvxSu0qaRppCFi7uBM4AzwAQAVENUBFwGfMt2Uq/Z/9z/3v/f/9//3v/e/9//3//f/9//3//f/53/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X/+f/5//3//cxxLLwUOAZEVPVP/d/9/3nv/f/9//3//f/9//3//f/9//3//f/9/3nv/f/9//3//e/97/3P/b/9vO1OQISwRDBGwJZ9j32//c/93/3f/d/93/3v/f/97/3v/e79rNjIwCXIJUgXcNjYq0yFvEU4NkRVWLl1X32v/b/9z/3P/d/93/3ved/9//3//f/5//n/9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n/+f/9//3ufX5ERDgFxDRUq/3f/e/9//3//f/9//3//f/9//3//f/9//3//f/9//3//f/97/3//d/9v/2u5Po8ZbhWPHfpO/3P/d/93/3v/e/9//3v/f/9//3/fe/9//3//e/pKcBEvAdUVn0//Y79bPE80LrAZTQ1vERMm+kaeX/9v/2//d/93/3//e/9//3//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n//f/97/3MVKlAJcQmREf9r/3f/f/5//3//f/9//3//f/9//3//f/9//n//f/9/33f/d/93/3N/V9MdTg1OEXU6/2//d/97/3v/e/9//3//f/9//3//f/97/3v/e/9//3f/bzUqTwUuAZgy/2v/c/93/3e8axhP0CGwFW4RsBnyIZY2XFP/a/9z/3f/f/9/33//f95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932kZPCVEFcQn/Y/9z/3/+f/9//3//f/9//3//f/9//3//f/9//3//f/97/3f/expTLg1QEU4NuD7/c/93/3v/e/9//3//f/9//3//f/9//3//e/97/3//e/97/3M8S7EVLQGxFb9j/3f/f/5//3//d/9vfVe3PhMqsB1OEY8Z0SGXPn1f/3f/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35fshkQAVEF/EL/b/97/n//f/9//3//f/9//3//f/9//3//f997/3v/d/932E6wIQwN8yV+X/9z/3f/f/97/3//f/9//n//f/9//3//f/9//3//f/5//3//f/97n182Jg8BUA2YPv9z/3v/f/97/3//e/97/3v/d55j2EbRIS4NkBXTIVYu+0afW/9r/2v/c/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d3c2UgkxATcm/2v/e/5//3//f/9//3//f/9//3//f/9//3//f/97/3sZV20d6ghWNp9f/3P/d/97/3//f/9//3//f/9//3//f/9//3//f/9//3//f/5//3//f/9z20K0ERABLg2fY/9//3//f/9//3//f/9//3//f/93/2+fX5g6sh1ODW8R0R0TJjtL/2v/e/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efX3INUgWzEftC/3P/f/5//3//f/9//3//f/9//3//f/9//3//f/93VD7pCCwRn1//a/9v/3P/c/93/3f/f/97/3//f/9//3//f/5//n//e/97/3//f9x//X/fd79jkwlzATAFPU//e/9//3//f/9//3//f/9//3//f/97/3//e/9zXF+WPo8ZTRFvEdIhdzZ+W/9v/3P/c/97/3v/f/9//3//f/9//3v/f/97/3v/e/9//3v/f/9//3//f/9//n//f/9//3//f/9//3v/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97/2/1HTABcgn0Hd9n/3v/f/5//3//f/9//3//f/9//3//f/9//3//e/hSsCVuGfIpMzK3Rnxf/3P/c/97/3v/f/97/3//f/9//3//f/9//3//e/9//3/9f9x//3//b3kmlAVyCXcy/3f/f/9//3//f/9//3//f/9//3//f/9//3//f/97/3f/c11XdjaxGS4JLQ3yJdlG32f/c/93/3v/e/97/3//f/9//3f/e/97/3v+e/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5//3//e/9z2z5QBVAFcQ08T/9z/3//f/9//3//f/9//3//f/9//3//f/9//3v/e51nXFu2RhIybR2vJVM6GVeea/93/3f/e/97/3v/d/97/3v/f/97/3//f/5/3H/9f/9//3P9PpMJLwGxFVxb/3v/f/9//3//f/9//3//f/9//3//f/9//3//e/97/3f/d/9v32v6ShMqDAksDZAdNS65Ql5b/2//d/93/3v/f/9//n/+f/1//X/9f/5//3//f/97/3v/e/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c/9n9CEvAbIRVy6/Y/9//3//f/9//3//f/9//3//f/9//3//f/9//3v/d/93/3f/c99vGltUQq8pzy3xNfhSnmv/e/93/3v/e/97/3v/f/97/3/+f/5//n//f/9zn1fTFS8BcA13Ov93/3//f/9//3//f/9//3//f/9//3/+f/9//3//e/9//3v/e/9z/3P/b79juULRIS0NThFvGfIp2Ea/a/93/3//f/9/3Xfce/x//n/+f/9//3//f/97/3//e/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33P/b/tGDgGSCZMNmTb/b/97/3v/f/9//3//f/9//3//f/9//3//e/97/3v/e/97/3//e/9//3vfc/hSMz5MHa8pEjLYSn1f/2//c/9z/3f/f957/n//f/9//3v/c/9rNSpwCZENsRWfX/97/3//f/9//3//f/9//3//f/9//3//f/9//3/ee/9//3//f/97/3//e/9332+/Z5Y+bhlNEW4VsB01MtlGnmP/b/93/3v/f/9//3v/e/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97/3e/Y7IVMAHWEbQRnl//d/97/3//f/9//3//f/9/3n//f/9//3//f/9//3//f/9//3//f/9//3v/e/9332+3StApbh3QJXU+nV//c/93/3v/f/9//3//e/97/3P/c7g+9RlQAXEFdzL/e/9//3//f/9//3//f/9//3//f/9//3//f/9//3//f/9//3//f/9//3//f/97/3f/d/9vn2N2OpAZLQ1OEbEduUK/Y/93/3f/e/97/3//f/9//n//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97/3//f/9//n//f/97/3N3MlEF1g2UCbg6/3P/c/93/3v/f/9//3//f/9//3//f/9//3//e/9//3//f/9//3//f/9//3v/e/93/3v/c31jdT7QJbAlMzY6W51r/3v/f/97/3v/d/93/3O/XxUecQFyAbMVn2P/f/9//3//f/9//3//f/9//3//f/9//3//f95//n/+f/9//n//f/9//3/+f/9//3v/f/97/3ffa31bVjJvEU8J1BmyGbk6n1v/b/9z/3f/e/9//3//f/5//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v/e51ndD5MGW0dt0b/c/9//3//f/9//3//f/9//3//f/9//3//f/9//3//f/9//X/9e/57/3v/d/9zv2OPGREq/2//d/97/nv/f/5//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nWN1PvEp8S11Qlxj/3//e/97/3//f/9//3//f/9//3//f/9//3//f/5//nv/f/97/3v/c/9vTBmvId9r/3f/e/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e/9//3v/e/93/3dcX5Y+cBXSHXc2n1//a/9z/3P/d/97/3//f/9//X/9f/x//X/df/9//3//f/97/3v/dxIyLBWeZ/93/3v/f/9//n//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97/3v/e/93/3f/b15PVyqQEZAV2D7fY/9z/3P/e/97/3/+f/5//X/8f9t7/3/ff/9//3//f993/3vxMU0dnmf/e/97/3//f/5//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v/f/97/3f/a99j2ULxIU0Rrx11OjtT/2//c/93/3f+d/97/nf/e/9//3/fe/9//3v/d/93dUIsFZ9n/3f/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ee997/3v/f/97/3P/b/9z32e3Rm0dTBWOHREu10bfZ/9v/3P/b/9v/2//e/97/3//d/97/3f/d1U6CxF9Y/93/3v/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nf/f/57/3//e/97/3v/d/hSzymOHY8ZkBkUIlYqujIdQ79Xnlv/a/9r/2v/a/9rfVfxJW0Zvmf/d/97/3//f/5//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5//3//f/9//3v/e/9332uXPrEdkRXSGXAJcAmQEa8ZrRkyKhEilTaVNvIhTA0SLv9v/3f/e/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v/e/93/3e/a1xb2EaWPjQyEirwIe8dzx3PGY4VbRFtFc8hvmP/b/93/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97/3v/e/97/3f/e/93/2//a/9nfFcZS9hGfFv/a/9z/3f/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957/3//f/9//3//f/9//3//f/9//3//f/9//3//f/9//3//f/9//3//f/9//3//f/9//3//f/9//3//f/9//3//f/9//3//f/9//3//f/9//3//f/9//3//f/9//3//f/97/3//e/9//3v/e/97/3//e/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vXfee957/3//f/9//3//f/9//3//f/9//3//f/9//3//f/9//3//f/9//3//f/9//3//f/9//3//f/9//3//f/9//3//f/9//3//f/9//3//f/9//3//f/9//3//f/9/33//f99//3/f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zlnvXf/f/9//3//f/9//3//f/9//3//f/9//3//f/9//3//f/9//3//f/9//3//f/9//3//f/9//3//f/9//3//f/9//3//f/9//3//f/9//3//f/9//3//f/9//3//f9573n//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397b/9//3//f/9//3//f/9//3//f/9//3//f/9//3//f/9//3//f/9//3//f/9//3//f/9//3//f/9//3//f/9//3//f/9//3//f/9//3//f/9//3//f/9//3//f/9//3/+e/9//nv+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nv+e/9//nv/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518D8-40DD-4514-A797-C9EF86C20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Nazaryan</Template>
  <TotalTime>38</TotalTime>
  <Pages>5</Pages>
  <Words>1319</Words>
  <Characters>7520</Characters>
  <Application>Microsoft Office Word</Application>
  <DocSecurity>0</DocSecurity>
  <Lines>62</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PSRC</Company>
  <LinksUpToDate>false</LinksUpToDate>
  <CharactersWithSpaces>8822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Mkrtchyan</dc:creator>
  <cp:keywords>https://mul2-psrc.gov.am/tasks/35866/oneclick/grutyun.docx?token=d838879888a3a86c45e8b491151a4c73</cp:keywords>
  <cp:lastModifiedBy>Garegin Baghramyan</cp:lastModifiedBy>
  <cp:revision>9</cp:revision>
  <cp:lastPrinted>2021-09-24T12:34:00Z</cp:lastPrinted>
  <dcterms:created xsi:type="dcterms:W3CDTF">2021-09-24T12:24:00Z</dcterms:created>
  <dcterms:modified xsi:type="dcterms:W3CDTF">2021-09-24T13:24:00Z</dcterms:modified>
</cp:coreProperties>
</file>